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41A8E6" w14:textId="77777777" w:rsidR="00503FBF" w:rsidRPr="00EC6778" w:rsidRDefault="00503FBF" w:rsidP="00503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bCs/>
        </w:rPr>
      </w:pPr>
      <w:r w:rsidRPr="00EC6778">
        <w:rPr>
          <w:rFonts w:ascii="Arial Narrow" w:hAnsi="Arial Narrow"/>
          <w:b/>
          <w:bCs/>
        </w:rPr>
        <w:t>VZOREC POGODBE</w:t>
      </w:r>
    </w:p>
    <w:p w14:paraId="189D4227" w14:textId="77777777" w:rsidR="00C35ACB" w:rsidRPr="007A07CD" w:rsidRDefault="00C35ACB" w:rsidP="00C35ACB">
      <w:pPr>
        <w:jc w:val="both"/>
        <w:rPr>
          <w:rFonts w:ascii="Arial Narrow" w:hAnsi="Arial Narrow" w:cs="Arial"/>
          <w:b/>
          <w:bCs/>
        </w:rPr>
      </w:pPr>
      <w:r w:rsidRPr="007A07CD">
        <w:rPr>
          <w:rFonts w:ascii="Arial Narrow" w:hAnsi="Arial Narrow" w:cs="Arial"/>
          <w:b/>
          <w:bCs/>
        </w:rPr>
        <w:t xml:space="preserve">Opozorilo: </w:t>
      </w:r>
    </w:p>
    <w:p w14:paraId="63FF9CDF" w14:textId="77777777" w:rsidR="00C35ACB" w:rsidRPr="007A07CD" w:rsidRDefault="00C35ACB" w:rsidP="00C35ACB">
      <w:pPr>
        <w:jc w:val="both"/>
        <w:rPr>
          <w:rFonts w:ascii="Arial Narrow" w:hAnsi="Arial Narrow"/>
          <w:b/>
        </w:rPr>
      </w:pPr>
      <w:r w:rsidRPr="007A07CD">
        <w:rPr>
          <w:rFonts w:ascii="Arial Narrow" w:hAnsi="Arial Narrow" w:cs="Arial"/>
          <w:b/>
          <w:bCs/>
        </w:rPr>
        <w:t>Ponudnik s podpisom celotne ponudbene dokumentacije</w:t>
      </w:r>
      <w:r w:rsidRPr="007A07CD">
        <w:rPr>
          <w:rFonts w:ascii="Arial Narrow" w:hAnsi="Arial Narrow"/>
          <w:b/>
        </w:rPr>
        <w:t xml:space="preserve">, oddane v e-JN sistem, potrjuje, da se strinja </w:t>
      </w:r>
      <w:r w:rsidRPr="007A07CD">
        <w:rPr>
          <w:rFonts w:ascii="Arial Narrow" w:hAnsi="Arial Narrow" w:cs="Arial"/>
          <w:b/>
          <w:bCs/>
        </w:rPr>
        <w:t>z vsebino pogodbe</w:t>
      </w:r>
      <w:r w:rsidRPr="007A07CD">
        <w:rPr>
          <w:rFonts w:ascii="Arial Narrow" w:hAnsi="Arial Narrow"/>
          <w:b/>
        </w:rPr>
        <w:t>. V kolikor ponudnik nastopa skupaj s podizvajalcem/i, mora izpolniti rubrike v 7. členu vzorca pogodbe.</w:t>
      </w:r>
    </w:p>
    <w:p w14:paraId="6031F485" w14:textId="77777777" w:rsidR="00C35ACB" w:rsidRPr="00EC6778" w:rsidRDefault="00C35ACB" w:rsidP="00C35ACB">
      <w:pPr>
        <w:rPr>
          <w:rFonts w:ascii="Arial Narrow" w:hAnsi="Arial Narr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94"/>
        <w:gridCol w:w="6518"/>
      </w:tblGrid>
      <w:tr w:rsidR="00C35ACB" w:rsidRPr="00EC6778" w14:paraId="6582BF08" w14:textId="77777777" w:rsidTr="00C35ACB">
        <w:tc>
          <w:tcPr>
            <w:tcW w:w="2694" w:type="dxa"/>
          </w:tcPr>
          <w:p w14:paraId="46EFEC5D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  <w:b/>
              </w:rPr>
              <w:t>NAROČNIK:</w:t>
            </w:r>
          </w:p>
        </w:tc>
        <w:tc>
          <w:tcPr>
            <w:tcW w:w="6518" w:type="dxa"/>
          </w:tcPr>
          <w:p w14:paraId="7D4B8E2A" w14:textId="77777777" w:rsidR="00C35ACB" w:rsidRPr="00EC6778" w:rsidRDefault="00C35ACB" w:rsidP="00C35ACB">
            <w:pPr>
              <w:rPr>
                <w:rFonts w:ascii="Arial Narrow" w:hAnsi="Arial Narrow"/>
                <w:b/>
              </w:rPr>
            </w:pPr>
            <w:r w:rsidRPr="00EC6778">
              <w:rPr>
                <w:rFonts w:ascii="Arial Narrow" w:hAnsi="Arial Narrow"/>
                <w:b/>
              </w:rPr>
              <w:t>UNIVERZITETNI KLINIČNI CENTER LJUBLJANA</w:t>
            </w:r>
          </w:p>
          <w:p w14:paraId="5699CE0D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  <w:b/>
              </w:rPr>
              <w:t>Zaloška 2, 1525 Ljubljana</w:t>
            </w:r>
          </w:p>
        </w:tc>
      </w:tr>
      <w:tr w:rsidR="00C35ACB" w:rsidRPr="00EC6778" w14:paraId="02B1F578" w14:textId="77777777" w:rsidTr="00C35ACB">
        <w:tc>
          <w:tcPr>
            <w:tcW w:w="2694" w:type="dxa"/>
          </w:tcPr>
          <w:p w14:paraId="63E78ED7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>ki ga zastopa:</w:t>
            </w:r>
          </w:p>
        </w:tc>
        <w:tc>
          <w:tcPr>
            <w:tcW w:w="6518" w:type="dxa"/>
          </w:tcPr>
          <w:p w14:paraId="455FAE63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>v. d. generalnega direktorja Jože Golobič, univ. dipl. prav.</w:t>
            </w:r>
          </w:p>
        </w:tc>
      </w:tr>
      <w:tr w:rsidR="00C35ACB" w:rsidRPr="00EC6778" w14:paraId="21473A00" w14:textId="77777777" w:rsidTr="00C35ACB">
        <w:tc>
          <w:tcPr>
            <w:tcW w:w="2694" w:type="dxa"/>
          </w:tcPr>
          <w:p w14:paraId="0022A67C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  <w:proofErr w:type="spellStart"/>
            <w:r w:rsidRPr="00EC6778">
              <w:rPr>
                <w:rFonts w:ascii="Arial Narrow" w:hAnsi="Arial Narrow"/>
              </w:rPr>
              <w:t>ident</w:t>
            </w:r>
            <w:proofErr w:type="spellEnd"/>
            <w:r w:rsidRPr="00EC6778">
              <w:rPr>
                <w:rFonts w:ascii="Arial Narrow" w:hAnsi="Arial Narrow"/>
              </w:rPr>
              <w:t>. št. za DDV:</w:t>
            </w:r>
          </w:p>
        </w:tc>
        <w:tc>
          <w:tcPr>
            <w:tcW w:w="6518" w:type="dxa"/>
          </w:tcPr>
          <w:p w14:paraId="4C5984C4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>SI52111776</w:t>
            </w:r>
          </w:p>
        </w:tc>
      </w:tr>
      <w:tr w:rsidR="00C35ACB" w:rsidRPr="00EC6778" w14:paraId="6FE15D99" w14:textId="77777777" w:rsidTr="00C35ACB">
        <w:tc>
          <w:tcPr>
            <w:tcW w:w="2694" w:type="dxa"/>
          </w:tcPr>
          <w:p w14:paraId="4488E3AC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>matična številka:</w:t>
            </w:r>
          </w:p>
        </w:tc>
        <w:tc>
          <w:tcPr>
            <w:tcW w:w="6518" w:type="dxa"/>
          </w:tcPr>
          <w:p w14:paraId="529316DF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>5057272000</w:t>
            </w:r>
          </w:p>
        </w:tc>
      </w:tr>
      <w:tr w:rsidR="00C35ACB" w:rsidRPr="00EC6778" w14:paraId="6CEA921D" w14:textId="77777777" w:rsidTr="00C35ACB">
        <w:tc>
          <w:tcPr>
            <w:tcW w:w="2694" w:type="dxa"/>
          </w:tcPr>
          <w:p w14:paraId="33D0A8B3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</w:p>
        </w:tc>
        <w:tc>
          <w:tcPr>
            <w:tcW w:w="6518" w:type="dxa"/>
          </w:tcPr>
          <w:p w14:paraId="66E4A714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>(v nadaljevanju: naročnik)</w:t>
            </w:r>
          </w:p>
        </w:tc>
      </w:tr>
    </w:tbl>
    <w:p w14:paraId="70364CB7" w14:textId="77777777" w:rsidR="00C35ACB" w:rsidRPr="00EC6778" w:rsidRDefault="00C35ACB" w:rsidP="00C35ACB">
      <w:pPr>
        <w:pStyle w:val="Odstavekseznama"/>
        <w:ind w:left="360"/>
        <w:rPr>
          <w:rFonts w:ascii="Arial Narrow" w:hAnsi="Arial Narrow"/>
        </w:rPr>
      </w:pPr>
    </w:p>
    <w:p w14:paraId="6E29EE28" w14:textId="77777777" w:rsidR="00C35ACB" w:rsidRPr="00EC6778" w:rsidRDefault="00C35ACB" w:rsidP="00C35ACB">
      <w:pPr>
        <w:pStyle w:val="Odstavekseznama"/>
        <w:ind w:left="360"/>
        <w:rPr>
          <w:rFonts w:ascii="Arial Narrow" w:hAnsi="Arial Narrow"/>
        </w:rPr>
      </w:pPr>
      <w:r w:rsidRPr="00EC6778">
        <w:rPr>
          <w:rFonts w:ascii="Arial Narrow" w:hAnsi="Arial Narrow"/>
        </w:rPr>
        <w:t>in</w:t>
      </w:r>
    </w:p>
    <w:p w14:paraId="59A2611A" w14:textId="77777777" w:rsidR="00C35ACB" w:rsidRPr="00EC6778" w:rsidRDefault="00C35ACB" w:rsidP="00C35ACB">
      <w:pPr>
        <w:pStyle w:val="Odstavekseznama"/>
        <w:ind w:left="360"/>
        <w:rPr>
          <w:rFonts w:ascii="Arial Narrow" w:hAnsi="Arial Narr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94"/>
        <w:gridCol w:w="6518"/>
      </w:tblGrid>
      <w:tr w:rsidR="00C35ACB" w:rsidRPr="00EC6778" w14:paraId="16ACB80A" w14:textId="77777777" w:rsidTr="007E1725">
        <w:tc>
          <w:tcPr>
            <w:tcW w:w="2694" w:type="dxa"/>
          </w:tcPr>
          <w:p w14:paraId="457403ED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  <w:b/>
              </w:rPr>
              <w:t>DOBAVITELJ:</w:t>
            </w:r>
          </w:p>
        </w:tc>
        <w:tc>
          <w:tcPr>
            <w:tcW w:w="6518" w:type="dxa"/>
            <w:tcBorders>
              <w:bottom w:val="single" w:sz="4" w:space="0" w:color="auto"/>
            </w:tcBorders>
            <w:shd w:val="clear" w:color="auto" w:fill="FFFF00"/>
          </w:tcPr>
          <w:p w14:paraId="0EC78101" w14:textId="77777777" w:rsidR="00C35ACB" w:rsidRPr="007E1725" w:rsidRDefault="00C35ACB" w:rsidP="00C35ACB">
            <w:pPr>
              <w:rPr>
                <w:rFonts w:ascii="Arial Narrow" w:hAnsi="Arial Narrow"/>
                <w:b/>
                <w:color w:val="002060"/>
              </w:rPr>
            </w:pPr>
          </w:p>
        </w:tc>
      </w:tr>
      <w:tr w:rsidR="00C35ACB" w:rsidRPr="00EC6778" w14:paraId="325EC91F" w14:textId="77777777" w:rsidTr="007E1725">
        <w:tc>
          <w:tcPr>
            <w:tcW w:w="2694" w:type="dxa"/>
          </w:tcPr>
          <w:p w14:paraId="7B1D25B4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>ki ga zastopa:</w:t>
            </w:r>
          </w:p>
        </w:tc>
        <w:tc>
          <w:tcPr>
            <w:tcW w:w="6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14:paraId="283C74EF" w14:textId="77777777" w:rsidR="00C35ACB" w:rsidRPr="007E1725" w:rsidRDefault="00C35ACB" w:rsidP="00C35ACB">
            <w:pPr>
              <w:rPr>
                <w:rFonts w:ascii="Arial Narrow" w:hAnsi="Arial Narrow"/>
                <w:color w:val="002060"/>
              </w:rPr>
            </w:pPr>
          </w:p>
        </w:tc>
      </w:tr>
      <w:tr w:rsidR="00C35ACB" w:rsidRPr="00EC6778" w14:paraId="3D8AE5FE" w14:textId="77777777" w:rsidTr="007E1725">
        <w:tc>
          <w:tcPr>
            <w:tcW w:w="2694" w:type="dxa"/>
          </w:tcPr>
          <w:p w14:paraId="79566AFF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  <w:proofErr w:type="spellStart"/>
            <w:r w:rsidRPr="00EC6778">
              <w:rPr>
                <w:rFonts w:ascii="Arial Narrow" w:hAnsi="Arial Narrow"/>
              </w:rPr>
              <w:t>ident</w:t>
            </w:r>
            <w:proofErr w:type="spellEnd"/>
            <w:r w:rsidRPr="00EC6778">
              <w:rPr>
                <w:rFonts w:ascii="Arial Narrow" w:hAnsi="Arial Narrow"/>
              </w:rPr>
              <w:t>. št. za DDV:</w:t>
            </w:r>
          </w:p>
        </w:tc>
        <w:tc>
          <w:tcPr>
            <w:tcW w:w="6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14:paraId="0353B672" w14:textId="77777777" w:rsidR="00C35ACB" w:rsidRPr="007E1725" w:rsidRDefault="00C35ACB" w:rsidP="00C35ACB">
            <w:pPr>
              <w:rPr>
                <w:rFonts w:ascii="Arial Narrow" w:hAnsi="Arial Narrow"/>
                <w:color w:val="002060"/>
              </w:rPr>
            </w:pPr>
          </w:p>
        </w:tc>
      </w:tr>
      <w:tr w:rsidR="00C35ACB" w:rsidRPr="00EC6778" w14:paraId="681093EA" w14:textId="77777777" w:rsidTr="007E1725">
        <w:tc>
          <w:tcPr>
            <w:tcW w:w="2694" w:type="dxa"/>
          </w:tcPr>
          <w:p w14:paraId="14A60C0F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>matična številka:</w:t>
            </w:r>
          </w:p>
        </w:tc>
        <w:tc>
          <w:tcPr>
            <w:tcW w:w="6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14:paraId="41294A34" w14:textId="77777777" w:rsidR="00C35ACB" w:rsidRPr="007E1725" w:rsidRDefault="00C35ACB" w:rsidP="00C35ACB">
            <w:pPr>
              <w:rPr>
                <w:rFonts w:ascii="Arial Narrow" w:hAnsi="Arial Narrow"/>
                <w:color w:val="002060"/>
              </w:rPr>
            </w:pPr>
          </w:p>
        </w:tc>
      </w:tr>
      <w:tr w:rsidR="00C35ACB" w:rsidRPr="00EC6778" w14:paraId="5C5A18F0" w14:textId="77777777" w:rsidTr="007E1725">
        <w:tc>
          <w:tcPr>
            <w:tcW w:w="2694" w:type="dxa"/>
          </w:tcPr>
          <w:p w14:paraId="5F076ED8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</w:p>
        </w:tc>
        <w:tc>
          <w:tcPr>
            <w:tcW w:w="6518" w:type="dxa"/>
            <w:tcBorders>
              <w:top w:val="single" w:sz="4" w:space="0" w:color="auto"/>
            </w:tcBorders>
          </w:tcPr>
          <w:p w14:paraId="3B343175" w14:textId="77777777" w:rsidR="00C35ACB" w:rsidRPr="00EC6778" w:rsidRDefault="00C35ACB" w:rsidP="00C35ACB">
            <w:pPr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>(v nadaljevanju: dobavitelj)</w:t>
            </w:r>
          </w:p>
        </w:tc>
      </w:tr>
    </w:tbl>
    <w:p w14:paraId="077B9B50" w14:textId="77777777" w:rsidR="00C35ACB" w:rsidRPr="00EC6778" w:rsidRDefault="00C35ACB" w:rsidP="00C35ACB">
      <w:pPr>
        <w:rPr>
          <w:rFonts w:ascii="Arial Narrow" w:hAnsi="Arial Narrow"/>
        </w:rPr>
      </w:pPr>
    </w:p>
    <w:p w14:paraId="49F6E107" w14:textId="77777777" w:rsidR="00F34DF5" w:rsidRPr="00EC6778" w:rsidRDefault="00F34DF5" w:rsidP="00C35ACB">
      <w:pPr>
        <w:rPr>
          <w:rFonts w:ascii="Arial Narrow" w:hAnsi="Arial Narrow"/>
        </w:rPr>
      </w:pPr>
    </w:p>
    <w:p w14:paraId="2C0203A9" w14:textId="77777777" w:rsidR="00C35ACB" w:rsidRPr="00EC6778" w:rsidRDefault="00C35ACB" w:rsidP="00C35ACB">
      <w:pPr>
        <w:rPr>
          <w:rFonts w:ascii="Arial Narrow" w:hAnsi="Arial Narrow"/>
        </w:rPr>
      </w:pPr>
      <w:r w:rsidRPr="00EC6778">
        <w:rPr>
          <w:rFonts w:ascii="Arial Narrow" w:hAnsi="Arial Narrow"/>
        </w:rPr>
        <w:t>s podpisom skleneta</w:t>
      </w:r>
    </w:p>
    <w:p w14:paraId="00042AD1" w14:textId="77777777" w:rsidR="00C35ACB" w:rsidRPr="00EC6778" w:rsidRDefault="00C35ACB" w:rsidP="00C35ACB">
      <w:pPr>
        <w:rPr>
          <w:rFonts w:ascii="Arial Narrow" w:hAnsi="Arial Narrow"/>
        </w:rPr>
      </w:pPr>
    </w:p>
    <w:p w14:paraId="13ACA7F0" w14:textId="77777777" w:rsidR="00603F2D" w:rsidRPr="00EC6778" w:rsidRDefault="00603F2D" w:rsidP="00BB00FA">
      <w:pPr>
        <w:jc w:val="center"/>
        <w:rPr>
          <w:rFonts w:ascii="Arial Narrow" w:hAnsi="Arial Narrow"/>
        </w:rPr>
      </w:pPr>
    </w:p>
    <w:p w14:paraId="0C9D1002" w14:textId="2825F59E" w:rsidR="00BB00FA" w:rsidRPr="00EC6778" w:rsidRDefault="00603F2D" w:rsidP="00BB00FA">
      <w:pPr>
        <w:jc w:val="center"/>
        <w:rPr>
          <w:rFonts w:ascii="Arial Narrow" w:hAnsi="Arial Narrow"/>
          <w:b/>
        </w:rPr>
      </w:pPr>
      <w:r w:rsidRPr="00EC6778">
        <w:rPr>
          <w:rFonts w:ascii="Arial Narrow" w:hAnsi="Arial Narrow"/>
          <w:b/>
          <w:caps/>
        </w:rPr>
        <w:t xml:space="preserve">POGODBO O nakupU </w:t>
      </w:r>
      <w:r w:rsidR="00BB00FA" w:rsidRPr="00EC6778">
        <w:rPr>
          <w:rFonts w:ascii="Arial Narrow" w:hAnsi="Arial Narrow"/>
          <w:b/>
        </w:rPr>
        <w:t>NAKUP PREDNAPOLNJENIH BRIZGALK</w:t>
      </w:r>
    </w:p>
    <w:p w14:paraId="4213CC9A" w14:textId="76120B0A" w:rsidR="00BB00FA" w:rsidRPr="00EC6778" w:rsidRDefault="00BB00FA" w:rsidP="00BB00FA">
      <w:pPr>
        <w:jc w:val="center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S STERILNO FIZIOLOŠKO RAZTOPINO (0,9% NaCl)</w:t>
      </w:r>
    </w:p>
    <w:p w14:paraId="0552F8F2" w14:textId="77777777" w:rsidR="00603F2D" w:rsidRPr="00EC6778" w:rsidRDefault="00603F2D" w:rsidP="00503FBF">
      <w:pPr>
        <w:rPr>
          <w:rFonts w:ascii="Arial Narrow" w:hAnsi="Arial Narrow"/>
        </w:rPr>
      </w:pPr>
    </w:p>
    <w:p w14:paraId="1A535158" w14:textId="77777777" w:rsidR="00C35ACB" w:rsidRPr="00EC6778" w:rsidRDefault="00C35ACB" w:rsidP="00C35ACB">
      <w:pPr>
        <w:rPr>
          <w:rFonts w:ascii="Arial Narrow" w:hAnsi="Arial Narrow"/>
          <w:b/>
        </w:rPr>
      </w:pPr>
    </w:p>
    <w:p w14:paraId="266ADE31" w14:textId="77777777" w:rsidR="00EC6778" w:rsidRPr="00EC6778" w:rsidRDefault="00EC6778" w:rsidP="00C35ACB">
      <w:pPr>
        <w:rPr>
          <w:rFonts w:ascii="Arial Narrow" w:hAnsi="Arial Narrow"/>
          <w:b/>
        </w:rPr>
      </w:pPr>
    </w:p>
    <w:p w14:paraId="096458C4" w14:textId="77777777" w:rsidR="00C35ACB" w:rsidRPr="00EC6778" w:rsidRDefault="00C35ACB" w:rsidP="00C35ACB">
      <w:pPr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UVODNE UGOTOVITVE</w:t>
      </w:r>
    </w:p>
    <w:p w14:paraId="69AE08BA" w14:textId="77777777" w:rsidR="00C35ACB" w:rsidRPr="00EC6778" w:rsidRDefault="00C35ACB" w:rsidP="00C35ACB">
      <w:pPr>
        <w:rPr>
          <w:rFonts w:ascii="Arial Narrow" w:hAnsi="Arial Narrow"/>
          <w:b/>
        </w:rPr>
      </w:pPr>
    </w:p>
    <w:p w14:paraId="716E4DD8" w14:textId="77777777" w:rsidR="00F34DF5" w:rsidRPr="00EC6778" w:rsidRDefault="00F34DF5" w:rsidP="00C35ACB">
      <w:pPr>
        <w:rPr>
          <w:rFonts w:ascii="Arial Narrow" w:hAnsi="Arial Narrow"/>
        </w:rPr>
      </w:pPr>
    </w:p>
    <w:p w14:paraId="5491CA3F" w14:textId="13A6A12F" w:rsidR="00C35ACB" w:rsidRPr="00EC6778" w:rsidRDefault="00C35ACB" w:rsidP="00C35ACB">
      <w:pPr>
        <w:rPr>
          <w:rFonts w:ascii="Arial Narrow" w:hAnsi="Arial Narrow"/>
        </w:rPr>
      </w:pPr>
      <w:r w:rsidRPr="00EC6778">
        <w:rPr>
          <w:rFonts w:ascii="Arial Narrow" w:hAnsi="Arial Narrow"/>
        </w:rPr>
        <w:t>Pogodbeni stranki uvodoma ugotavljata, da je naročnik pred podpisom te pogodbe pravnomočno izvedel javno naročilo JN00</w:t>
      </w:r>
      <w:r w:rsidR="008E2D75" w:rsidRPr="00EC6778">
        <w:rPr>
          <w:rFonts w:ascii="Arial Narrow" w:hAnsi="Arial Narrow"/>
        </w:rPr>
        <w:t xml:space="preserve">   </w:t>
      </w:r>
      <w:r w:rsidRPr="00EC6778">
        <w:rPr>
          <w:rFonts w:ascii="Arial Narrow" w:hAnsi="Arial Narrow"/>
        </w:rPr>
        <w:t>……</w:t>
      </w:r>
      <w:r w:rsidR="008E2D75" w:rsidRPr="00EC6778">
        <w:rPr>
          <w:rFonts w:ascii="Arial Narrow" w:hAnsi="Arial Narrow"/>
        </w:rPr>
        <w:t>/</w:t>
      </w:r>
      <w:r w:rsidRPr="00EC6778">
        <w:rPr>
          <w:rFonts w:ascii="Arial Narrow" w:hAnsi="Arial Narrow"/>
        </w:rPr>
        <w:t>2021</w:t>
      </w:r>
      <w:r w:rsidR="008E2D75" w:rsidRPr="00EC6778">
        <w:rPr>
          <w:rFonts w:ascii="Arial Narrow" w:hAnsi="Arial Narrow"/>
        </w:rPr>
        <w:t xml:space="preserve">-B01 </w:t>
      </w:r>
      <w:r w:rsidRPr="00EC6778">
        <w:rPr>
          <w:rFonts w:ascii="Arial Narrow" w:hAnsi="Arial Narrow"/>
        </w:rPr>
        <w:t>z dne ……</w:t>
      </w:r>
      <w:r w:rsidR="00553853" w:rsidRPr="00EC6778">
        <w:rPr>
          <w:rFonts w:ascii="Arial Narrow" w:hAnsi="Arial Narrow"/>
        </w:rPr>
        <w:t>…..</w:t>
      </w:r>
      <w:r w:rsidRPr="00EC6778">
        <w:rPr>
          <w:rFonts w:ascii="Arial Narrow" w:hAnsi="Arial Narrow"/>
        </w:rPr>
        <w:t>…….., ki je tudi podlaga za sklenitev te pogodbe.</w:t>
      </w:r>
    </w:p>
    <w:p w14:paraId="193A9458" w14:textId="77777777" w:rsidR="00C35ACB" w:rsidRPr="00EC6778" w:rsidRDefault="00C35ACB" w:rsidP="00503FBF">
      <w:pPr>
        <w:rPr>
          <w:rFonts w:ascii="Arial Narrow" w:hAnsi="Arial Narrow"/>
        </w:rPr>
      </w:pPr>
    </w:p>
    <w:p w14:paraId="6EA40BF0" w14:textId="77777777" w:rsidR="00EC6778" w:rsidRPr="00EC6778" w:rsidRDefault="00EC6778" w:rsidP="00503FBF">
      <w:pPr>
        <w:rPr>
          <w:rFonts w:ascii="Arial Narrow" w:hAnsi="Arial Narrow"/>
        </w:rPr>
      </w:pPr>
    </w:p>
    <w:p w14:paraId="2513540A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člen</w:t>
      </w:r>
    </w:p>
    <w:p w14:paraId="718BCFD5" w14:textId="77777777" w:rsidR="00503FBF" w:rsidRPr="00EC6778" w:rsidRDefault="00503FBF" w:rsidP="00503FBF">
      <w:pPr>
        <w:tabs>
          <w:tab w:val="left" w:pos="993"/>
          <w:tab w:val="left" w:pos="1560"/>
        </w:tabs>
        <w:ind w:left="1440"/>
        <w:jc w:val="both"/>
        <w:rPr>
          <w:rFonts w:ascii="Arial Narrow" w:hAnsi="Arial Narrow"/>
          <w:b/>
        </w:rPr>
      </w:pPr>
    </w:p>
    <w:p w14:paraId="1BB1142B" w14:textId="12FE287E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Predmet te pogodbe je </w:t>
      </w:r>
      <w:r w:rsidR="00446F70" w:rsidRPr="00EC6778">
        <w:rPr>
          <w:rFonts w:ascii="Arial Narrow" w:hAnsi="Arial Narrow"/>
        </w:rPr>
        <w:t xml:space="preserve">sukcesivna </w:t>
      </w:r>
      <w:r w:rsidRPr="00EC6778">
        <w:rPr>
          <w:rFonts w:ascii="Arial Narrow" w:hAnsi="Arial Narrow"/>
        </w:rPr>
        <w:t>dobava</w:t>
      </w:r>
      <w:r w:rsidR="00BB00FA" w:rsidRPr="00EC6778">
        <w:rPr>
          <w:rFonts w:ascii="Arial Narrow" w:hAnsi="Arial Narrow"/>
        </w:rPr>
        <w:t xml:space="preserve"> </w:t>
      </w:r>
      <w:proofErr w:type="spellStart"/>
      <w:r w:rsidR="00BB00FA" w:rsidRPr="00EC6778">
        <w:rPr>
          <w:rFonts w:ascii="Arial Narrow" w:hAnsi="Arial Narrow"/>
        </w:rPr>
        <w:t>prednapol</w:t>
      </w:r>
      <w:r w:rsidR="00CA1910" w:rsidRPr="00EC6778">
        <w:rPr>
          <w:rFonts w:ascii="Arial Narrow" w:hAnsi="Arial Narrow"/>
        </w:rPr>
        <w:t>njenih</w:t>
      </w:r>
      <w:proofErr w:type="spellEnd"/>
      <w:r w:rsidR="00CA1910" w:rsidRPr="00EC6778">
        <w:rPr>
          <w:rFonts w:ascii="Arial Narrow" w:hAnsi="Arial Narrow"/>
        </w:rPr>
        <w:t xml:space="preserve"> brizgalk s sterilno fiziološko raztopino</w:t>
      </w:r>
      <w:r w:rsidR="009202A0" w:rsidRPr="00EC6778">
        <w:rPr>
          <w:rFonts w:ascii="Arial Narrow" w:hAnsi="Arial Narrow"/>
        </w:rPr>
        <w:t xml:space="preserve"> </w:t>
      </w:r>
      <w:r w:rsidRPr="00EC6778">
        <w:rPr>
          <w:rFonts w:ascii="Arial Narrow" w:hAnsi="Arial Narrow"/>
        </w:rPr>
        <w:t>(v nadaljevanju blago) za potrebe Univerzitetnega kliničnega centra Ljubljana v skladu s strokovnimi zahtevami iz razpisne dokumentacije in ponudbo dobavitelja št. ________ z dne __________ (v nadaljevanju</w:t>
      </w:r>
      <w:r w:rsidR="00603F2D" w:rsidRPr="00EC6778">
        <w:rPr>
          <w:rFonts w:ascii="Arial Narrow" w:hAnsi="Arial Narrow"/>
        </w:rPr>
        <w:t>: Ponudba</w:t>
      </w:r>
      <w:r w:rsidRPr="00EC6778">
        <w:rPr>
          <w:rFonts w:ascii="Arial Narrow" w:hAnsi="Arial Narrow"/>
        </w:rPr>
        <w:t>)</w:t>
      </w:r>
      <w:r w:rsidR="00077E93" w:rsidRPr="00EC6778">
        <w:rPr>
          <w:rFonts w:ascii="Arial Narrow" w:hAnsi="Arial Narrow"/>
        </w:rPr>
        <w:t xml:space="preserve"> ter je sklenjena za naslednje sklope _______________</w:t>
      </w:r>
      <w:r w:rsidRPr="00EC6778">
        <w:rPr>
          <w:rFonts w:ascii="Arial Narrow" w:hAnsi="Arial Narrow"/>
        </w:rPr>
        <w:t>.</w:t>
      </w:r>
    </w:p>
    <w:p w14:paraId="26E6B07A" w14:textId="77777777" w:rsidR="00570377" w:rsidRDefault="00570377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19FED6D9" w14:textId="77777777" w:rsidR="006D57C7" w:rsidRPr="00EC6778" w:rsidRDefault="006D57C7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7B0D08CA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člen</w:t>
      </w:r>
    </w:p>
    <w:p w14:paraId="3E1730BC" w14:textId="77777777" w:rsidR="00503FBF" w:rsidRPr="00EC6778" w:rsidRDefault="00503FBF" w:rsidP="00503FB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14:paraId="3B2954ED" w14:textId="02FE7297" w:rsidR="00503FBF" w:rsidRPr="00EC6778" w:rsidRDefault="00503FBF" w:rsidP="00503FBF">
      <w:pPr>
        <w:pStyle w:val="Telobesedila"/>
        <w:jc w:val="both"/>
        <w:rPr>
          <w:rFonts w:ascii="Arial Narrow" w:hAnsi="Arial Narrow"/>
          <w:spacing w:val="-6"/>
          <w:kern w:val="20"/>
        </w:rPr>
      </w:pPr>
      <w:r w:rsidRPr="00EC6778">
        <w:rPr>
          <w:rFonts w:ascii="Arial Narrow" w:hAnsi="Arial Narrow"/>
          <w:spacing w:val="-6"/>
          <w:kern w:val="20"/>
        </w:rPr>
        <w:t>Specifikacija predmeta pogodbe s cenikom in okvirnimi količinami je navedena v P</w:t>
      </w:r>
      <w:r w:rsidR="002E0262" w:rsidRPr="00EC6778">
        <w:rPr>
          <w:rFonts w:ascii="Arial Narrow" w:hAnsi="Arial Narrow"/>
          <w:spacing w:val="-6"/>
          <w:kern w:val="20"/>
        </w:rPr>
        <w:t>rilogi 1 – Specifikacija predmeta pogodbe s cenikom</w:t>
      </w:r>
      <w:r w:rsidRPr="00EC6778">
        <w:rPr>
          <w:rFonts w:ascii="Arial Narrow" w:hAnsi="Arial Narrow"/>
          <w:spacing w:val="-6"/>
          <w:kern w:val="20"/>
        </w:rPr>
        <w:t>, ki je sestavni del te pogodbe.</w:t>
      </w:r>
    </w:p>
    <w:p w14:paraId="4C0785DC" w14:textId="73FCDA01" w:rsidR="00792800" w:rsidRDefault="00503FBF" w:rsidP="00503FBF">
      <w:pPr>
        <w:pStyle w:val="Telobesedila"/>
        <w:jc w:val="both"/>
        <w:rPr>
          <w:rFonts w:ascii="Arial Narrow" w:hAnsi="Arial Narrow"/>
          <w:spacing w:val="-6"/>
          <w:kern w:val="20"/>
        </w:rPr>
      </w:pPr>
      <w:r w:rsidRPr="00EC6778">
        <w:rPr>
          <w:rFonts w:ascii="Arial Narrow" w:hAnsi="Arial Narrow"/>
          <w:spacing w:val="-6"/>
          <w:kern w:val="20"/>
        </w:rPr>
        <w:t>Količino bosta pogodbeni stranki dogovorili za vsako dobavo p</w:t>
      </w:r>
      <w:r w:rsidR="001C25C7" w:rsidRPr="00EC6778">
        <w:rPr>
          <w:rFonts w:ascii="Arial Narrow" w:hAnsi="Arial Narrow"/>
          <w:spacing w:val="-6"/>
          <w:kern w:val="20"/>
        </w:rPr>
        <w:t>osebej. Naročnik naroča blago z</w:t>
      </w:r>
      <w:r w:rsidRPr="00EC6778">
        <w:rPr>
          <w:rFonts w:ascii="Arial Narrow" w:hAnsi="Arial Narrow"/>
          <w:spacing w:val="-6"/>
          <w:kern w:val="20"/>
        </w:rPr>
        <w:t xml:space="preserve"> nar</w:t>
      </w:r>
      <w:r w:rsidR="001C25C7" w:rsidRPr="00EC6778">
        <w:rPr>
          <w:rFonts w:ascii="Arial Narrow" w:hAnsi="Arial Narrow"/>
          <w:spacing w:val="-6"/>
          <w:kern w:val="20"/>
        </w:rPr>
        <w:t xml:space="preserve">očilnico poslano po </w:t>
      </w:r>
      <w:proofErr w:type="spellStart"/>
      <w:r w:rsidR="001C25C7" w:rsidRPr="00EC6778">
        <w:rPr>
          <w:rFonts w:ascii="Arial Narrow" w:hAnsi="Arial Narrow"/>
          <w:spacing w:val="-6"/>
          <w:kern w:val="20"/>
        </w:rPr>
        <w:t>faxu</w:t>
      </w:r>
      <w:proofErr w:type="spellEnd"/>
      <w:r w:rsidR="001C25C7" w:rsidRPr="00EC6778">
        <w:rPr>
          <w:rFonts w:ascii="Arial Narrow" w:hAnsi="Arial Narrow"/>
          <w:spacing w:val="-6"/>
          <w:kern w:val="20"/>
        </w:rPr>
        <w:t xml:space="preserve">,  e-pošti ali elektronsko. </w:t>
      </w:r>
    </w:p>
    <w:p w14:paraId="1139C030" w14:textId="77777777" w:rsidR="00EC6778" w:rsidRPr="00EC6778" w:rsidRDefault="00EC6778" w:rsidP="00503FBF">
      <w:pPr>
        <w:pStyle w:val="Telobesedila"/>
        <w:jc w:val="both"/>
        <w:rPr>
          <w:rFonts w:ascii="Arial Narrow" w:hAnsi="Arial Narrow"/>
          <w:spacing w:val="-6"/>
          <w:kern w:val="20"/>
        </w:rPr>
      </w:pPr>
    </w:p>
    <w:p w14:paraId="57A7224F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člen</w:t>
      </w:r>
    </w:p>
    <w:p w14:paraId="41DC254A" w14:textId="77777777" w:rsidR="00503FBF" w:rsidRPr="00EC6778" w:rsidRDefault="00503FBF" w:rsidP="00503FB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14:paraId="358F53A3" w14:textId="4FC68641" w:rsidR="00A70CF4" w:rsidRPr="00EC6778" w:rsidRDefault="00A70CF4" w:rsidP="00A70CF4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Cene so fiksne in veljajo za obdobje </w:t>
      </w:r>
      <w:r w:rsidR="009202A0" w:rsidRPr="00EC6778">
        <w:rPr>
          <w:rFonts w:ascii="Arial Narrow" w:hAnsi="Arial Narrow"/>
        </w:rPr>
        <w:t>48</w:t>
      </w:r>
      <w:r w:rsidRPr="00EC6778">
        <w:rPr>
          <w:rFonts w:ascii="Arial Narrow" w:hAnsi="Arial Narrow"/>
        </w:rPr>
        <w:t>. mesecev od datuma, ko stopi ta pogodba v veljavo, in sicer za količine, navedene v Prilogi 1</w:t>
      </w:r>
      <w:r w:rsidR="0073186F" w:rsidRPr="00EC6778">
        <w:rPr>
          <w:rFonts w:ascii="Arial Narrow" w:hAnsi="Arial Narrow"/>
        </w:rPr>
        <w:t xml:space="preserve"> </w:t>
      </w:r>
      <w:r w:rsidRPr="00EC6778">
        <w:rPr>
          <w:rFonts w:ascii="Arial Narrow" w:hAnsi="Arial Narrow"/>
        </w:rPr>
        <w:t>in jih v tem obdobju ni možno spremeniti na nobeni osnovi.</w:t>
      </w:r>
    </w:p>
    <w:p w14:paraId="56886031" w14:textId="77777777" w:rsidR="00A70CF4" w:rsidRPr="00EC6778" w:rsidRDefault="00A70CF4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48DF18AF" w14:textId="3520B012" w:rsidR="00046D18" w:rsidRPr="00EC6778" w:rsidRDefault="00046D18" w:rsidP="00CA1910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Predvidna </w:t>
      </w:r>
      <w:r w:rsidR="009202A0" w:rsidRPr="00EC6778">
        <w:rPr>
          <w:rFonts w:ascii="Arial Narrow" w:hAnsi="Arial Narrow"/>
        </w:rPr>
        <w:t xml:space="preserve">pogodbena vrednost za štiri (4 leta) </w:t>
      </w:r>
      <w:r w:rsidR="00391540" w:rsidRPr="00EC6778">
        <w:rPr>
          <w:rFonts w:ascii="Arial Narrow" w:hAnsi="Arial Narrow"/>
        </w:rPr>
        <w:t xml:space="preserve">znaša </w:t>
      </w:r>
      <w:r w:rsidRPr="00EC6778">
        <w:rPr>
          <w:rFonts w:ascii="Arial Narrow" w:hAnsi="Arial Narrow"/>
        </w:rPr>
        <w:t>__________________ EUR brez DDV, oziroma</w:t>
      </w:r>
      <w:r w:rsidR="00391540" w:rsidRPr="00EC6778">
        <w:rPr>
          <w:rFonts w:ascii="Arial Narrow" w:hAnsi="Arial Narrow"/>
        </w:rPr>
        <w:t xml:space="preserve"> </w:t>
      </w:r>
      <w:r w:rsidRPr="00EC6778">
        <w:rPr>
          <w:rFonts w:ascii="Arial Narrow" w:hAnsi="Arial Narrow"/>
        </w:rPr>
        <w:t xml:space="preserve"> ________________ EUR z DDV.</w:t>
      </w:r>
    </w:p>
    <w:p w14:paraId="01D5F759" w14:textId="77777777" w:rsidR="00F34DF5" w:rsidRPr="00EC6778" w:rsidRDefault="00F34DF5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18365C5D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Cena blaga vključuje končno nabavno vrednost blaga z vsemi stroški (kot npr. morebitne trošarine, takse, zavarovanja prevoza, vse davke) in ponujene popuste. Cene veljajo DDP (</w:t>
      </w:r>
      <w:proofErr w:type="spellStart"/>
      <w:r w:rsidRPr="00EC6778">
        <w:rPr>
          <w:rFonts w:ascii="Arial Narrow" w:hAnsi="Arial Narrow"/>
        </w:rPr>
        <w:t>DeliveryDutyPaid</w:t>
      </w:r>
      <w:proofErr w:type="spellEnd"/>
      <w:r w:rsidRPr="00EC6778">
        <w:rPr>
          <w:rFonts w:ascii="Arial Narrow" w:hAnsi="Arial Narrow"/>
        </w:rPr>
        <w:t xml:space="preserve">, </w:t>
      </w:r>
      <w:proofErr w:type="spellStart"/>
      <w:r w:rsidRPr="00EC6778">
        <w:rPr>
          <w:rFonts w:ascii="Arial Narrow" w:hAnsi="Arial Narrow"/>
        </w:rPr>
        <w:t>Incoterms</w:t>
      </w:r>
      <w:proofErr w:type="spellEnd"/>
      <w:r w:rsidRPr="00EC6778">
        <w:rPr>
          <w:rFonts w:ascii="Arial Narrow" w:hAnsi="Arial Narrow"/>
        </w:rPr>
        <w:t xml:space="preserve"> 2000) razloženo lokacija dobave. </w:t>
      </w:r>
    </w:p>
    <w:p w14:paraId="788226DC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58BCBC3D" w14:textId="77777777" w:rsidR="009202A0" w:rsidRPr="00EC6778" w:rsidRDefault="009202A0" w:rsidP="009202A0">
      <w:pPr>
        <w:spacing w:after="240"/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Dobavitelj se obveže, da bo v primeru prodaje identičnih artiklov blaga, kot so artikli, ki so predmet te pogodbe (enaka kataloška številka, isti proizvajalec,), drugim javnim naročnikom v Republiki Sloveniji, po nižjih cenah od cen, določenih v pogodbi med dobaviteljem in naročnikom, ob enakih dobavnih oz. komercialnih pogojih (enak plačilni rok, enak dobavni rok, enaka ali krajša časovna veljavnost trajanja pogodbe,) v enakih količinah, naročniku priznal razliko v ceni v obliki dobropisa, in sicer za čas od prvega dne prodaje predmetnih  artiklov po nižjih cenah drugim javnim naročnikom do zadnjega dne takšne prodaje, v kolikor bo do takšne prodaje prišlo v času trajanja veljavnosti pogodbe z naročnikom.</w:t>
      </w:r>
    </w:p>
    <w:p w14:paraId="30AC3011" w14:textId="77777777" w:rsidR="009202A0" w:rsidRPr="00EC6778" w:rsidRDefault="009202A0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3419C646" w14:textId="77777777" w:rsidR="00737A15" w:rsidRPr="00EC6778" w:rsidRDefault="00737A15" w:rsidP="00737A1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V primeru spremembe zakona, ki ureja davek na dodano vrednost, s katerim se spremeni davčna stopnja za vrste blaga iz ponudbe v času trajanja pogodbe, se lahko cene iz ponudbe korigirajo izključno v višini nastale spremembe. Sprememba je možna le ob soglasju obeh pogodbenih strank in mora biti pisno dokumentirana.</w:t>
      </w:r>
    </w:p>
    <w:p w14:paraId="1B42005E" w14:textId="77777777" w:rsidR="001B1132" w:rsidRPr="00EC6778" w:rsidRDefault="001B1132" w:rsidP="00B80434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13C66FA7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člen</w:t>
      </w:r>
    </w:p>
    <w:p w14:paraId="3EB62486" w14:textId="77777777" w:rsidR="00503FBF" w:rsidRPr="00EC6778" w:rsidRDefault="00503FBF" w:rsidP="00503FB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14:paraId="6CA3EDC3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Dobavitelj najkasneje v desetih (10) dneh od datuma podpisa te pogodbe, kot garancijo za dobro izvedbo pogodbenih obveznosti po tej pogodbi, izroči naročniku:</w:t>
      </w:r>
    </w:p>
    <w:p w14:paraId="2C84C520" w14:textId="43F982E2" w:rsidR="00AA5988" w:rsidRPr="00EC6778" w:rsidRDefault="00503FBF" w:rsidP="00BA03CF">
      <w:pPr>
        <w:numPr>
          <w:ilvl w:val="0"/>
          <w:numId w:val="27"/>
        </w:numPr>
        <w:ind w:left="709" w:hanging="283"/>
        <w:jc w:val="both"/>
        <w:rPr>
          <w:rFonts w:ascii="Arial Narrow" w:hAnsi="Arial Narrow" w:cs="Arial"/>
        </w:rPr>
      </w:pPr>
      <w:r w:rsidRPr="00EC6778">
        <w:rPr>
          <w:rFonts w:ascii="Arial Narrow" w:hAnsi="Arial Narrow"/>
        </w:rPr>
        <w:t xml:space="preserve">4.1. </w:t>
      </w:r>
      <w:r w:rsidR="00AA5988" w:rsidRPr="00EC6778">
        <w:rPr>
          <w:rFonts w:ascii="Arial Narrow" w:hAnsi="Arial Narrow" w:cs="Arial"/>
        </w:rPr>
        <w:t xml:space="preserve">nepreklicno, brezpogojno bančno garancijo na prvi poziv ali enakovredno kavcijsko zavarovanje za dobro izvedbo pogodbenih obveznosti v višini 5 % pogodbene vrednosti vključno z DDV </w:t>
      </w:r>
      <w:r w:rsidR="00AA5988" w:rsidRPr="00EC6778">
        <w:rPr>
          <w:rFonts w:ascii="Arial Narrow" w:hAnsi="Arial Narrow"/>
        </w:rPr>
        <w:t>iz drugega odstavka 3. člena te pogodbe</w:t>
      </w:r>
    </w:p>
    <w:p w14:paraId="3AC3A3F5" w14:textId="7E75AF1D" w:rsidR="001B1132" w:rsidRPr="00EC6778" w:rsidRDefault="001B1132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ali</w:t>
      </w:r>
    </w:p>
    <w:p w14:paraId="2DA2F1F9" w14:textId="7BC65013" w:rsidR="00AA5988" w:rsidRPr="00EC6778" w:rsidRDefault="00503FBF" w:rsidP="00BA03CF">
      <w:pPr>
        <w:numPr>
          <w:ilvl w:val="0"/>
          <w:numId w:val="28"/>
        </w:numPr>
        <w:ind w:left="426" w:firstLine="0"/>
        <w:jc w:val="both"/>
        <w:rPr>
          <w:rFonts w:ascii="Arial Narrow" w:hAnsi="Arial Narrow" w:cs="Arial"/>
          <w:bCs/>
        </w:rPr>
      </w:pPr>
      <w:r w:rsidRPr="00EC6778">
        <w:rPr>
          <w:rFonts w:ascii="Arial Narrow" w:hAnsi="Arial Narrow"/>
        </w:rPr>
        <w:t xml:space="preserve">4.2. </w:t>
      </w:r>
      <w:r w:rsidR="00AA5988" w:rsidRPr="00EC6778">
        <w:rPr>
          <w:rFonts w:ascii="Arial Narrow" w:hAnsi="Arial Narrow" w:cs="Arial"/>
          <w:bCs/>
        </w:rPr>
        <w:t xml:space="preserve">vplača denarni depozit v višini 5 % </w:t>
      </w:r>
      <w:r w:rsidR="00AA5988" w:rsidRPr="00EC6778">
        <w:rPr>
          <w:rFonts w:ascii="Arial Narrow" w:hAnsi="Arial Narrow" w:cs="Arial"/>
        </w:rPr>
        <w:t>od pogodbene vrednosti z DDV</w:t>
      </w:r>
      <w:r w:rsidR="00AA5988" w:rsidRPr="00EC6778">
        <w:rPr>
          <w:rFonts w:ascii="Arial Narrow" w:hAnsi="Arial Narrow"/>
        </w:rPr>
        <w:t xml:space="preserve"> iz drugega odstavka 3. člena te pogodbe, ki ga dobavitelj plača</w:t>
      </w:r>
      <w:r w:rsidR="00AA5988" w:rsidRPr="00EC6778">
        <w:rPr>
          <w:rFonts w:ascii="Arial Narrow" w:hAnsi="Arial Narrow" w:cs="Arial"/>
          <w:bCs/>
        </w:rPr>
        <w:t xml:space="preserve"> na blagajni (UKCL, Zaloška cesta 2) ali preko plačilnega naloga na podračun </w:t>
      </w:r>
      <w:r w:rsidR="00AA5988" w:rsidRPr="00EC6778">
        <w:rPr>
          <w:rFonts w:ascii="Arial Narrow" w:hAnsi="Arial Narrow" w:cs="Arial"/>
          <w:bCs/>
        </w:rPr>
        <w:lastRenderedPageBreak/>
        <w:t xml:space="preserve">zakladniškega računa pri Upravi za javna plačila (UJP) številka: 01100-6030277894 s pripisom </w:t>
      </w:r>
      <w:r w:rsidR="00AA5988" w:rsidRPr="00EC6778">
        <w:rPr>
          <w:rFonts w:ascii="Arial Narrow" w:hAnsi="Arial Narrow" w:cs="Arial"/>
          <w:bCs/>
          <w:smallCaps/>
        </w:rPr>
        <w:t>DENARNI DEPOZIT</w:t>
      </w:r>
      <w:r w:rsidR="00AA5988" w:rsidRPr="00EC6778">
        <w:rPr>
          <w:rFonts w:ascii="Arial Narrow" w:hAnsi="Arial Narrow" w:cs="Arial"/>
          <w:bCs/>
        </w:rPr>
        <w:t xml:space="preserve"> po pogodbi št.: ____________  SM 845–0801, sklic na št. 20010; in kot </w:t>
      </w:r>
      <w:r w:rsidR="00AA5988" w:rsidRPr="00EC6778">
        <w:rPr>
          <w:rFonts w:ascii="Arial Narrow" w:hAnsi="Arial Narrow" w:cs="Arial"/>
        </w:rPr>
        <w:t xml:space="preserve">dokazilo o plačilu denarnega depozita predloži dobavitelj naročniku potrdilo o izvršenem vplačilu. Po preteku zgoraj navedenih obdobij trajanja finančnih zavarovanj bo naročnik plačilo denarnega depozita </w:t>
      </w:r>
      <w:proofErr w:type="spellStart"/>
      <w:r w:rsidR="00AA5988" w:rsidRPr="00EC6778">
        <w:rPr>
          <w:rFonts w:ascii="Arial Narrow" w:hAnsi="Arial Narrow" w:cs="Arial"/>
        </w:rPr>
        <w:t>neobrestova</w:t>
      </w:r>
      <w:r w:rsidR="006B035E">
        <w:rPr>
          <w:rFonts w:ascii="Arial Narrow" w:hAnsi="Arial Narrow" w:cs="Arial"/>
        </w:rPr>
        <w:t>no</w:t>
      </w:r>
      <w:proofErr w:type="spellEnd"/>
      <w:r w:rsidR="006B035E">
        <w:rPr>
          <w:rFonts w:ascii="Arial Narrow" w:hAnsi="Arial Narrow" w:cs="Arial"/>
        </w:rPr>
        <w:t xml:space="preserve"> vrnil dobavitelju na njegov transakcijski račun</w:t>
      </w:r>
      <w:r w:rsidR="00AA5988" w:rsidRPr="00EC6778">
        <w:rPr>
          <w:rFonts w:ascii="Arial Narrow" w:hAnsi="Arial Narrow" w:cs="Arial"/>
        </w:rPr>
        <w:t>.</w:t>
      </w:r>
    </w:p>
    <w:p w14:paraId="0B17E141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3B0AA299" w14:textId="77777777" w:rsidR="00797D5B" w:rsidRDefault="00AA5988" w:rsidP="00C20DDE">
      <w:pPr>
        <w:jc w:val="both"/>
        <w:rPr>
          <w:rFonts w:ascii="Arial Narrow" w:hAnsi="Arial Narrow" w:cs="Arial"/>
        </w:rPr>
      </w:pPr>
      <w:r w:rsidRPr="00EC6778">
        <w:rPr>
          <w:rFonts w:ascii="Arial Narrow" w:hAnsi="Arial Narrow" w:cs="Arial"/>
        </w:rPr>
        <w:t>Navedeno finančno zavarovanje mora veljati za obdobje trajanja veljavnosti pogodbe</w:t>
      </w:r>
      <w:r w:rsidR="003742CC" w:rsidRPr="00EC6778">
        <w:rPr>
          <w:rFonts w:ascii="Arial Narrow" w:hAnsi="Arial Narrow" w:cs="Arial"/>
        </w:rPr>
        <w:t xml:space="preserve"> (</w:t>
      </w:r>
      <w:r w:rsidR="009202A0" w:rsidRPr="00EC6778">
        <w:rPr>
          <w:rFonts w:ascii="Arial Narrow" w:hAnsi="Arial Narrow" w:cs="Arial"/>
        </w:rPr>
        <w:t>4 leta)</w:t>
      </w:r>
      <w:r w:rsidRPr="00EC6778">
        <w:rPr>
          <w:rFonts w:ascii="Arial Narrow" w:hAnsi="Arial Narrow" w:cs="Arial"/>
        </w:rPr>
        <w:t xml:space="preserve">. </w:t>
      </w:r>
    </w:p>
    <w:p w14:paraId="10C02580" w14:textId="6699317D" w:rsidR="00AA5988" w:rsidRDefault="007A2CE9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>
        <w:rPr>
          <w:rFonts w:ascii="Arial Narrow" w:hAnsi="Arial Narrow" w:cs="Arial"/>
        </w:rPr>
        <w:t>Rok za začetek veljavnosti finančnega zavarovanja je naslednji dan od datuma predložitve le-tega naročniku</w:t>
      </w:r>
    </w:p>
    <w:p w14:paraId="0632D16F" w14:textId="77777777" w:rsidR="007A2CE9" w:rsidRDefault="007A2CE9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0B41B15B" w14:textId="0FEA9849" w:rsidR="00A13B05" w:rsidRPr="00EC6778" w:rsidRDefault="00A13B05" w:rsidP="00A13B05">
      <w:pPr>
        <w:jc w:val="both"/>
        <w:rPr>
          <w:rFonts w:ascii="Arial Narrow" w:hAnsi="Arial Narrow" w:cs="Arial"/>
          <w:bCs/>
        </w:rPr>
      </w:pPr>
      <w:r w:rsidRPr="00EC6778">
        <w:rPr>
          <w:rFonts w:ascii="Arial Narrow" w:hAnsi="Arial Narrow" w:cs="Arial"/>
        </w:rPr>
        <w:t xml:space="preserve">Po preteku zgoraj navedenih obdobij trajanja finančnih zavarovanj bo naročnik plačilo denarnega depozita </w:t>
      </w:r>
      <w:proofErr w:type="spellStart"/>
      <w:r w:rsidRPr="00EC6778">
        <w:rPr>
          <w:rFonts w:ascii="Arial Narrow" w:hAnsi="Arial Narrow" w:cs="Arial"/>
        </w:rPr>
        <w:t>neobrestovano</w:t>
      </w:r>
      <w:proofErr w:type="spellEnd"/>
      <w:r w:rsidRPr="00EC6778">
        <w:rPr>
          <w:rFonts w:ascii="Arial Narrow" w:hAnsi="Arial Narrow" w:cs="Arial"/>
        </w:rPr>
        <w:t xml:space="preserve"> </w:t>
      </w:r>
      <w:r w:rsidR="006B035E">
        <w:rPr>
          <w:rFonts w:ascii="Arial Narrow" w:hAnsi="Arial Narrow" w:cs="Arial"/>
        </w:rPr>
        <w:t>vrnil dobavitelju na njegov transakcijski račun.</w:t>
      </w:r>
    </w:p>
    <w:p w14:paraId="7CB372A2" w14:textId="77777777" w:rsidR="00A13B05" w:rsidRPr="00EC6778" w:rsidRDefault="00A13B05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3D1DAC3A" w14:textId="183525C9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Garancijo za dobr</w:t>
      </w:r>
      <w:r w:rsidR="001B1132" w:rsidRPr="00EC6778">
        <w:rPr>
          <w:rFonts w:ascii="Arial Narrow" w:hAnsi="Arial Narrow"/>
        </w:rPr>
        <w:t>o izvedbo pogodbenih obveznosti</w:t>
      </w:r>
      <w:r w:rsidRPr="00EC6778">
        <w:rPr>
          <w:rFonts w:ascii="Arial Narrow" w:hAnsi="Arial Narrow"/>
        </w:rPr>
        <w:t xml:space="preserve"> bo naročnik vnovčil oz. zadržal </w:t>
      </w:r>
      <w:r w:rsidR="00AA5988" w:rsidRPr="00EC6778">
        <w:rPr>
          <w:rFonts w:ascii="Arial Narrow" w:hAnsi="Arial Narrow"/>
        </w:rPr>
        <w:t>denarni depozit</w:t>
      </w:r>
      <w:r w:rsidR="001B1132" w:rsidRPr="00EC6778">
        <w:rPr>
          <w:rFonts w:ascii="Arial Narrow" w:hAnsi="Arial Narrow"/>
        </w:rPr>
        <w:t xml:space="preserve"> </w:t>
      </w:r>
      <w:r w:rsidRPr="00EC6778">
        <w:rPr>
          <w:rFonts w:ascii="Arial Narrow" w:hAnsi="Arial Narrow"/>
        </w:rPr>
        <w:t xml:space="preserve">v primeru:  </w:t>
      </w:r>
    </w:p>
    <w:p w14:paraId="3664F4DB" w14:textId="77777777" w:rsidR="00503FBF" w:rsidRPr="00EC6778" w:rsidRDefault="00503FBF" w:rsidP="00D43591">
      <w:pPr>
        <w:numPr>
          <w:ilvl w:val="0"/>
          <w:numId w:val="12"/>
        </w:numPr>
        <w:tabs>
          <w:tab w:val="clear" w:pos="360"/>
          <w:tab w:val="num" w:pos="720"/>
          <w:tab w:val="left" w:pos="993"/>
          <w:tab w:val="left" w:pos="1560"/>
        </w:tabs>
        <w:ind w:left="720"/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če dobavitelj predčasno prekine pogodbo.</w:t>
      </w:r>
    </w:p>
    <w:p w14:paraId="5A1237DE" w14:textId="098A3FE7" w:rsidR="00503FBF" w:rsidRPr="00EC6778" w:rsidRDefault="00503FBF" w:rsidP="00D43591">
      <w:pPr>
        <w:numPr>
          <w:ilvl w:val="0"/>
          <w:numId w:val="12"/>
        </w:numPr>
        <w:tabs>
          <w:tab w:val="clear" w:pos="360"/>
          <w:tab w:val="num" w:pos="720"/>
          <w:tab w:val="left" w:pos="993"/>
          <w:tab w:val="left" w:pos="1560"/>
        </w:tabs>
        <w:ind w:left="720"/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v primeru prekinitve p</w:t>
      </w:r>
      <w:r w:rsidR="009567C5" w:rsidRPr="00EC6778">
        <w:rPr>
          <w:rFonts w:ascii="Arial Narrow" w:hAnsi="Arial Narrow"/>
        </w:rPr>
        <w:t xml:space="preserve">ogodbe v skladu z določili 12. </w:t>
      </w:r>
      <w:r w:rsidRPr="00EC6778">
        <w:rPr>
          <w:rFonts w:ascii="Arial Narrow" w:hAnsi="Arial Narrow"/>
        </w:rPr>
        <w:t>člena te pogodbe.</w:t>
      </w:r>
    </w:p>
    <w:p w14:paraId="45E9B3DC" w14:textId="77777777" w:rsidR="00077E93" w:rsidRPr="00EC6778" w:rsidRDefault="00077E93" w:rsidP="00077E93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</w:rPr>
      </w:pPr>
    </w:p>
    <w:p w14:paraId="71E5F7D1" w14:textId="77777777" w:rsidR="00CA1910" w:rsidRPr="00EC6778" w:rsidRDefault="00CA1910" w:rsidP="00077E93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</w:rPr>
      </w:pPr>
    </w:p>
    <w:p w14:paraId="0B8F504C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člen</w:t>
      </w:r>
    </w:p>
    <w:p w14:paraId="140818ED" w14:textId="77777777" w:rsidR="00503FBF" w:rsidRPr="00EC6778" w:rsidRDefault="00503FBF" w:rsidP="00503FB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14:paraId="42844DD0" w14:textId="75A4F462" w:rsidR="007E4ECC" w:rsidRPr="00EC6778" w:rsidRDefault="00503FBF" w:rsidP="00503FBF">
      <w:pPr>
        <w:pStyle w:val="Telobesedila3"/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  <w:r w:rsidRPr="00EC6778">
        <w:rPr>
          <w:rFonts w:ascii="Arial Narrow" w:hAnsi="Arial Narrow"/>
          <w:sz w:val="24"/>
          <w:szCs w:val="24"/>
        </w:rPr>
        <w:t>Naročnik se zavezuje, da bo v času trajanja veljavnosti pogodbe od dobavitelja kupil blago, ki je predmet te pogodbe, v</w:t>
      </w:r>
      <w:r w:rsidR="00D035F7" w:rsidRPr="00EC6778">
        <w:rPr>
          <w:rFonts w:ascii="Arial Narrow" w:hAnsi="Arial Narrow"/>
          <w:sz w:val="24"/>
          <w:szCs w:val="24"/>
          <w:lang w:val="sl-SI"/>
        </w:rPr>
        <w:t xml:space="preserve"> predvideni</w:t>
      </w:r>
      <w:r w:rsidRPr="00EC6778">
        <w:rPr>
          <w:rFonts w:ascii="Arial Narrow" w:hAnsi="Arial Narrow"/>
          <w:sz w:val="24"/>
          <w:szCs w:val="24"/>
        </w:rPr>
        <w:t xml:space="preserve"> pogodbeni količini navedeni v PRILOGI 1, sukcesivno v okvirnih </w:t>
      </w:r>
      <w:r w:rsidR="006301B1" w:rsidRPr="00EC6778">
        <w:rPr>
          <w:rFonts w:ascii="Arial Narrow" w:hAnsi="Arial Narrow"/>
          <w:sz w:val="24"/>
          <w:szCs w:val="24"/>
          <w:lang w:val="sl-SI"/>
        </w:rPr>
        <w:t xml:space="preserve">mesečnih </w:t>
      </w:r>
      <w:r w:rsidRPr="00EC6778">
        <w:rPr>
          <w:rFonts w:ascii="Arial Narrow" w:hAnsi="Arial Narrow"/>
          <w:sz w:val="24"/>
          <w:szCs w:val="24"/>
        </w:rPr>
        <w:t xml:space="preserve">količinah </w:t>
      </w:r>
      <w:r w:rsidR="00D035F7" w:rsidRPr="00EC6778">
        <w:rPr>
          <w:rFonts w:ascii="Arial Narrow" w:hAnsi="Arial Narrow"/>
          <w:sz w:val="24"/>
          <w:szCs w:val="24"/>
          <w:lang w:val="sl-SI"/>
        </w:rPr>
        <w:t>(</w:t>
      </w:r>
      <w:r w:rsidRPr="00EC6778">
        <w:rPr>
          <w:rFonts w:ascii="Arial Narrow" w:hAnsi="Arial Narrow"/>
          <w:sz w:val="24"/>
          <w:szCs w:val="24"/>
        </w:rPr>
        <w:t>1</w:t>
      </w:r>
      <w:r w:rsidR="006301B1" w:rsidRPr="00EC6778">
        <w:rPr>
          <w:rFonts w:ascii="Arial Narrow" w:hAnsi="Arial Narrow"/>
          <w:sz w:val="24"/>
          <w:szCs w:val="24"/>
          <w:lang w:val="sl-SI"/>
        </w:rPr>
        <w:t xml:space="preserve">/48 pogodbene </w:t>
      </w:r>
      <w:r w:rsidRPr="00EC6778">
        <w:rPr>
          <w:rFonts w:ascii="Arial Narrow" w:hAnsi="Arial Narrow"/>
          <w:sz w:val="24"/>
          <w:szCs w:val="24"/>
        </w:rPr>
        <w:t>količin</w:t>
      </w:r>
      <w:r w:rsidR="00D035F7" w:rsidRPr="00EC6778">
        <w:rPr>
          <w:rFonts w:ascii="Arial Narrow" w:hAnsi="Arial Narrow"/>
          <w:sz w:val="24"/>
          <w:szCs w:val="24"/>
          <w:lang w:val="sl-SI"/>
        </w:rPr>
        <w:t xml:space="preserve">e), </w:t>
      </w:r>
      <w:r w:rsidR="006301B1" w:rsidRPr="00EC6778">
        <w:rPr>
          <w:rFonts w:ascii="Arial Narrow" w:hAnsi="Arial Narrow"/>
          <w:sz w:val="24"/>
          <w:szCs w:val="24"/>
        </w:rPr>
        <w:t xml:space="preserve"> in sicer </w:t>
      </w:r>
      <w:r w:rsidRPr="00EC6778">
        <w:rPr>
          <w:rFonts w:ascii="Arial Narrow" w:hAnsi="Arial Narrow"/>
          <w:sz w:val="24"/>
          <w:szCs w:val="24"/>
        </w:rPr>
        <w:t xml:space="preserve">z dopustnim odstopanjem do + </w:t>
      </w:r>
      <w:r w:rsidR="00C94CEF" w:rsidRPr="00EC6778">
        <w:rPr>
          <w:rFonts w:ascii="Arial Narrow" w:hAnsi="Arial Narrow"/>
          <w:sz w:val="24"/>
          <w:szCs w:val="24"/>
          <w:lang w:val="sl-SI"/>
        </w:rPr>
        <w:t>3</w:t>
      </w:r>
      <w:r w:rsidRPr="00EC6778">
        <w:rPr>
          <w:rFonts w:ascii="Arial Narrow" w:hAnsi="Arial Narrow"/>
          <w:sz w:val="24"/>
          <w:szCs w:val="24"/>
        </w:rPr>
        <w:t>0% in sicer s posamičnimi tedenskimi oz. mesečnimi naročili.</w:t>
      </w:r>
    </w:p>
    <w:p w14:paraId="17C23020" w14:textId="77777777" w:rsidR="00C20DDE" w:rsidRPr="00EC6778" w:rsidRDefault="00C20DDE" w:rsidP="00503FBF">
      <w:pPr>
        <w:pStyle w:val="Telobesedila3"/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</w:p>
    <w:p w14:paraId="5BB710EB" w14:textId="35D03575" w:rsidR="007E4ECC" w:rsidRPr="00EC6778" w:rsidRDefault="007E4ECC" w:rsidP="00503FBF">
      <w:pPr>
        <w:pStyle w:val="Telobesedila3"/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  <w:r w:rsidRPr="00EC6778">
        <w:rPr>
          <w:rFonts w:ascii="Arial Narrow" w:hAnsi="Arial Narrow"/>
          <w:sz w:val="24"/>
          <w:szCs w:val="24"/>
        </w:rPr>
        <w:t>V primeru tehnološkega napredka za artikle, ki so predmet pogodbe in ki se pojavi tekom izvajanja pogodbe, se lahko starejša verzija artikla zamenja z novim. Zamenjava iz prejšnjega stavka mora biti potrjena s strani obeh pogodbenih strank, pri čemer se cena artikla novejše verzije ne sme povišati, in sicer glede na ceno artikla starejše verzije. Zamenjava artikla mora biti pisno dokumentirana.</w:t>
      </w:r>
    </w:p>
    <w:p w14:paraId="0FBCFFBD" w14:textId="77777777" w:rsidR="00C20DDE" w:rsidRPr="00EC6778" w:rsidRDefault="00C20DDE" w:rsidP="00503FBF">
      <w:pPr>
        <w:pStyle w:val="Telobesedila3"/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</w:p>
    <w:p w14:paraId="1D81BCD8" w14:textId="5B128E32" w:rsidR="00C20DDE" w:rsidRPr="00EC6778" w:rsidRDefault="00C20DDE" w:rsidP="00CA1910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EC6778">
        <w:rPr>
          <w:rFonts w:ascii="Arial Narrow" w:hAnsi="Arial Narrow"/>
          <w:iCs/>
        </w:rPr>
        <w:t>Dobavitelj se z</w:t>
      </w:r>
      <w:r w:rsidR="00CA1910" w:rsidRPr="00EC6778">
        <w:rPr>
          <w:rFonts w:ascii="Arial Narrow" w:hAnsi="Arial Narrow"/>
          <w:iCs/>
        </w:rPr>
        <w:t xml:space="preserve">avezuje, da bo blago dostavljal </w:t>
      </w:r>
      <w:r w:rsidRPr="00EC6778">
        <w:rPr>
          <w:rFonts w:ascii="Arial Narrow" w:hAnsi="Arial Narrow"/>
          <w:iCs/>
        </w:rPr>
        <w:t>v maksimalno treh (3) dneh od prejema posamičnega naročila skozi celotno obdobje trajanja pogodbe v skladišče naročnika.</w:t>
      </w:r>
    </w:p>
    <w:p w14:paraId="54EACF5A" w14:textId="77777777" w:rsidR="00C20DDE" w:rsidRPr="00EC6778" w:rsidRDefault="00C20DDE" w:rsidP="00C20DDE">
      <w:pPr>
        <w:jc w:val="both"/>
        <w:rPr>
          <w:rFonts w:ascii="Arial Narrow" w:hAnsi="Arial Narrow"/>
        </w:rPr>
      </w:pPr>
    </w:p>
    <w:p w14:paraId="291881BF" w14:textId="7777777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Dobavitelj je dolžan v dogovorjenem roku dobaviti celotno količino naročenega blaga. Dokončna dobava nastopi s trenutkom podpisa prevzemnice blaga s strani kupca.</w:t>
      </w:r>
    </w:p>
    <w:p w14:paraId="2C364179" w14:textId="77777777" w:rsidR="00503FBF" w:rsidRPr="00EC6778" w:rsidRDefault="00503FBF" w:rsidP="00503FBF">
      <w:pPr>
        <w:jc w:val="both"/>
        <w:rPr>
          <w:rFonts w:ascii="Arial Narrow" w:hAnsi="Arial Narrow"/>
        </w:rPr>
      </w:pPr>
    </w:p>
    <w:p w14:paraId="387A8491" w14:textId="7777777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V primeru, ko dobavitelj iz upravičenih razlogov ne dobavi blaga ali blaga nima, se dobava opravi po dogovoru z naročnikom.</w:t>
      </w:r>
    </w:p>
    <w:p w14:paraId="57523FA9" w14:textId="77777777" w:rsidR="00C20DDE" w:rsidRPr="00EC6778" w:rsidRDefault="00C20DDE" w:rsidP="00077E93">
      <w:pPr>
        <w:pStyle w:val="Telobesedila3"/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</w:p>
    <w:p w14:paraId="31C1FB9E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člen</w:t>
      </w:r>
    </w:p>
    <w:p w14:paraId="79DEA91F" w14:textId="77777777" w:rsidR="00503FBF" w:rsidRPr="00EC6778" w:rsidRDefault="00503FBF" w:rsidP="00503FB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</w:rPr>
      </w:pPr>
    </w:p>
    <w:p w14:paraId="6E0B0A76" w14:textId="621C3E14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Dobavitelj bo račune za dobavljeno blago izstavljal elektronsko za vsako posamično dobavo posebej</w:t>
      </w:r>
      <w:r w:rsidR="001B1132" w:rsidRPr="00EC6778">
        <w:rPr>
          <w:rFonts w:ascii="Arial Narrow" w:hAnsi="Arial Narrow"/>
        </w:rPr>
        <w:t>,</w:t>
      </w:r>
      <w:r w:rsidRPr="00EC6778">
        <w:rPr>
          <w:rFonts w:ascii="Arial Narrow" w:hAnsi="Arial Narrow"/>
        </w:rPr>
        <w:t xml:space="preserve"> in sicer v osmih (8) delovnih dneh po</w:t>
      </w:r>
      <w:r w:rsidR="00366DC2" w:rsidRPr="00EC6778">
        <w:rPr>
          <w:rFonts w:ascii="Arial Narrow" w:hAnsi="Arial Narrow"/>
        </w:rPr>
        <w:t xml:space="preserve"> dobavi blaga.</w:t>
      </w:r>
    </w:p>
    <w:p w14:paraId="389D48FA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05057F42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Vsak račun mora vsebovati poleg zakonsko določenih pogojev še:</w:t>
      </w:r>
    </w:p>
    <w:p w14:paraId="3EEFB1B0" w14:textId="77777777" w:rsidR="00503FBF" w:rsidRPr="00EC6778" w:rsidRDefault="00503FBF" w:rsidP="00BA03CF">
      <w:pPr>
        <w:numPr>
          <w:ilvl w:val="4"/>
          <w:numId w:val="22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oznaka in datum naročila,</w:t>
      </w:r>
    </w:p>
    <w:p w14:paraId="0C8074F2" w14:textId="77777777" w:rsidR="00503FBF" w:rsidRPr="00EC6778" w:rsidRDefault="00503FBF" w:rsidP="00BA03CF">
      <w:pPr>
        <w:numPr>
          <w:ilvl w:val="4"/>
          <w:numId w:val="22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specifikacijo dobavljenega blaga,</w:t>
      </w:r>
    </w:p>
    <w:p w14:paraId="371330BF" w14:textId="77777777" w:rsidR="00503FBF" w:rsidRPr="00EC6778" w:rsidRDefault="00503FBF" w:rsidP="00BA03CF">
      <w:pPr>
        <w:numPr>
          <w:ilvl w:val="4"/>
          <w:numId w:val="22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kopijo dobavnic,</w:t>
      </w:r>
    </w:p>
    <w:p w14:paraId="7641D824" w14:textId="77777777" w:rsidR="00503FBF" w:rsidRPr="00EC6778" w:rsidRDefault="00503FBF" w:rsidP="00BA03CF">
      <w:pPr>
        <w:numPr>
          <w:ilvl w:val="4"/>
          <w:numId w:val="22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v primeru v primeru, da je dobavitelj (prodajalec) iz druge EU države kot je naročnik, prodajalec izstavi naročniku račun brez obračunanega DDV, naročnik pa nato sam obračuna in odvede DDV v ustreznem odstotku. V tem primeru mora biti na računu oznaka: »DDV ni obračunan – dobava znotraj EU - na osnovi člena 138 DDV EU direktive 2006/1112/EC. Naročnik je odgovoren za plačilo davka, člen 28C E (3) iz EU direktive 77/388/CEE.</w:t>
      </w:r>
    </w:p>
    <w:p w14:paraId="0813B635" w14:textId="77777777" w:rsidR="00077E93" w:rsidRPr="00EC6778" w:rsidRDefault="00077E93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46542E7E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člen</w:t>
      </w:r>
    </w:p>
    <w:p w14:paraId="26886B3F" w14:textId="77777777" w:rsidR="00503FBF" w:rsidRPr="00EC6778" w:rsidRDefault="00503FBF" w:rsidP="00503FB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14:paraId="5A8710B3" w14:textId="3EF5068F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Rok plačila je šestdeset (60) dni od dneva prejema </w:t>
      </w:r>
      <w:r w:rsidR="001B1132" w:rsidRPr="00EC6778">
        <w:rPr>
          <w:rFonts w:ascii="Arial Narrow" w:hAnsi="Arial Narrow"/>
        </w:rPr>
        <w:t xml:space="preserve">pravilno izstavljenega </w:t>
      </w:r>
      <w:r w:rsidRPr="00EC6778">
        <w:rPr>
          <w:rFonts w:ascii="Arial Narrow" w:hAnsi="Arial Narrow"/>
        </w:rPr>
        <w:t>računa.</w:t>
      </w:r>
    </w:p>
    <w:p w14:paraId="0A988171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17AA7A6F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V primeru zamude plačila  lahko dobavitelj zahteva plačilo zamudnih obresti v skladu z Obligacijskim zakonikom. </w:t>
      </w:r>
    </w:p>
    <w:p w14:paraId="0227B883" w14:textId="77777777" w:rsidR="00503FBF" w:rsidRPr="00EC6778" w:rsidRDefault="00503FBF" w:rsidP="00503FBF">
      <w:pPr>
        <w:pStyle w:val="Naslovpoiljatelja"/>
        <w:jc w:val="both"/>
        <w:rPr>
          <w:rFonts w:ascii="Arial Narrow" w:hAnsi="Arial Narrow" w:cs="Times New Roman"/>
        </w:rPr>
      </w:pPr>
    </w:p>
    <w:p w14:paraId="48DE384E" w14:textId="77777777" w:rsidR="00503FBF" w:rsidRPr="00EC6778" w:rsidRDefault="00503FBF" w:rsidP="00503FBF">
      <w:pPr>
        <w:pStyle w:val="Naslovpoiljatelja"/>
        <w:jc w:val="both"/>
        <w:rPr>
          <w:rFonts w:ascii="Arial Narrow" w:hAnsi="Arial Narrow" w:cs="Times New Roman"/>
        </w:rPr>
      </w:pPr>
      <w:r w:rsidRPr="00EC6778">
        <w:rPr>
          <w:rFonts w:ascii="Arial Narrow" w:hAnsi="Arial Narrow" w:cs="Times New Roman"/>
        </w:rPr>
        <w:t>Naročnik bo vsa plačila nakazal na dobaviteljev transakcijski račun št</w:t>
      </w:r>
      <w:r w:rsidRPr="007E1725">
        <w:rPr>
          <w:rFonts w:ascii="Arial Narrow" w:hAnsi="Arial Narrow" w:cs="Times New Roman"/>
          <w:highlight w:val="yellow"/>
        </w:rPr>
        <w:t>.: _____________ pri banki ______________.</w:t>
      </w:r>
    </w:p>
    <w:p w14:paraId="1022E374" w14:textId="77777777" w:rsidR="00503FBF" w:rsidRPr="00EC6778" w:rsidRDefault="00503FBF" w:rsidP="00503FBF">
      <w:pPr>
        <w:pStyle w:val="Naslovpoiljatelja"/>
        <w:jc w:val="both"/>
        <w:rPr>
          <w:rFonts w:ascii="Arial Narrow" w:hAnsi="Arial Narrow" w:cs="Times New Roman"/>
        </w:rPr>
      </w:pPr>
    </w:p>
    <w:p w14:paraId="257C9ED3" w14:textId="77777777" w:rsidR="00503FBF" w:rsidRPr="00EC6778" w:rsidRDefault="00503FBF" w:rsidP="00503FBF">
      <w:pPr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V kolikor ponudnik ne nastopa skupaj s podizvajalci, se spodnje določbe črtajo iz pogodbe!</w:t>
      </w:r>
    </w:p>
    <w:p w14:paraId="38E5DBA5" w14:textId="77777777" w:rsidR="00503FBF" w:rsidRPr="00EC6778" w:rsidRDefault="00503FBF" w:rsidP="00503FBF">
      <w:pPr>
        <w:pStyle w:val="Naslovpoiljatelja"/>
        <w:jc w:val="both"/>
        <w:rPr>
          <w:rFonts w:ascii="Arial Narrow" w:hAnsi="Arial Narrow"/>
        </w:rPr>
      </w:pPr>
    </w:p>
    <w:p w14:paraId="65281E5C" w14:textId="77777777" w:rsidR="00503FBF" w:rsidRPr="00EC6778" w:rsidRDefault="00503FBF" w:rsidP="00503FBF">
      <w:pPr>
        <w:jc w:val="both"/>
        <w:rPr>
          <w:rFonts w:ascii="Arial Narrow" w:hAnsi="Arial Narrow" w:cs="Arial"/>
        </w:rPr>
      </w:pPr>
      <w:r w:rsidRPr="00EC6778">
        <w:rPr>
          <w:rFonts w:ascii="Arial Narrow" w:hAnsi="Arial Narrow" w:cs="Arial"/>
        </w:rPr>
        <w:t>Dobavitelj s podpisom te pogodbe (za vse tiste podizvajalce, ki od naročnika zahtevajo neposredno plačilo), pooblašča naročnika, da na podlagi potrjenega računa oziroma situacije s strani glavnega izvajalca (dobavitelja) neposredno plačuje podizvajalcu/</w:t>
      </w:r>
      <w:proofErr w:type="spellStart"/>
      <w:r w:rsidRPr="00EC6778">
        <w:rPr>
          <w:rFonts w:ascii="Arial Narrow" w:hAnsi="Arial Narrow" w:cs="Arial"/>
        </w:rPr>
        <w:t>em</w:t>
      </w:r>
      <w:proofErr w:type="spellEnd"/>
      <w:r w:rsidRPr="00EC6778">
        <w:rPr>
          <w:rFonts w:ascii="Arial Narrow" w:hAnsi="Arial Narrow" w:cs="Arial"/>
        </w:rPr>
        <w:t xml:space="preserve"> in soglasje podizvajalca/</w:t>
      </w:r>
      <w:proofErr w:type="spellStart"/>
      <w:r w:rsidRPr="00EC6778">
        <w:rPr>
          <w:rFonts w:ascii="Arial Narrow" w:hAnsi="Arial Narrow" w:cs="Arial"/>
        </w:rPr>
        <w:t>ev</w:t>
      </w:r>
      <w:proofErr w:type="spellEnd"/>
      <w:r w:rsidRPr="00EC6778">
        <w:rPr>
          <w:rFonts w:ascii="Arial Narrow" w:hAnsi="Arial Narrow" w:cs="Arial"/>
        </w:rPr>
        <w:t xml:space="preserve">, na podlagi katerega/ih naročnik namesto glavnega izvajalca poravna podizvajalčevo terjatev do glavnega izvajalca. </w:t>
      </w:r>
    </w:p>
    <w:p w14:paraId="4F218BF5" w14:textId="77777777" w:rsidR="00503FBF" w:rsidRPr="00EC6778" w:rsidRDefault="00503FBF" w:rsidP="00503FBF">
      <w:pPr>
        <w:jc w:val="both"/>
        <w:rPr>
          <w:rFonts w:ascii="Arial Narrow" w:hAnsi="Arial Narrow"/>
        </w:rPr>
      </w:pPr>
    </w:p>
    <w:p w14:paraId="55031C5B" w14:textId="7777777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V primeru, da je podizvajalec zahteval neposredno plačilo, sta zahteva in soglasje  podizvajalca za neposredno plačilo sestavni del te pogodbe.</w:t>
      </w:r>
    </w:p>
    <w:p w14:paraId="7363AD8A" w14:textId="77777777" w:rsidR="00503FBF" w:rsidRPr="00EC6778" w:rsidRDefault="00503FBF" w:rsidP="00503FBF">
      <w:pPr>
        <w:jc w:val="both"/>
        <w:rPr>
          <w:rFonts w:ascii="Arial Narrow" w:hAnsi="Arial Narrow"/>
        </w:rPr>
      </w:pPr>
    </w:p>
    <w:p w14:paraId="52058935" w14:textId="7777777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 V primeru nastopa s podizvajalci je obvezna sestavina te pogodbe :</w:t>
      </w:r>
    </w:p>
    <w:p w14:paraId="396D9CAE" w14:textId="77777777" w:rsidR="00503FBF" w:rsidRPr="00EC6778" w:rsidRDefault="00503FBF" w:rsidP="00BA03CF">
      <w:pPr>
        <w:numPr>
          <w:ilvl w:val="0"/>
          <w:numId w:val="18"/>
        </w:numPr>
        <w:tabs>
          <w:tab w:val="clear" w:pos="284"/>
          <w:tab w:val="num" w:pos="992"/>
        </w:tabs>
        <w:ind w:left="992"/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vsaka vrsta del, ki jih bo izvedel podizvajalec, </w:t>
      </w:r>
    </w:p>
    <w:p w14:paraId="3D20A4AA" w14:textId="77777777" w:rsidR="00503FBF" w:rsidRPr="00EC6778" w:rsidRDefault="00503FBF" w:rsidP="00BA03CF">
      <w:pPr>
        <w:numPr>
          <w:ilvl w:val="0"/>
          <w:numId w:val="18"/>
        </w:numPr>
        <w:tabs>
          <w:tab w:val="clear" w:pos="284"/>
          <w:tab w:val="num" w:pos="992"/>
        </w:tabs>
        <w:ind w:left="992"/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podatki o podizvajalcu (naziv, polni naslov, matična številka, davčna številka in transakcijski račun ter kontaktni podatki) </w:t>
      </w:r>
    </w:p>
    <w:p w14:paraId="2859E55A" w14:textId="0132D039" w:rsidR="00503FBF" w:rsidRPr="00EC6778" w:rsidRDefault="00503FBF" w:rsidP="00503FBF">
      <w:pPr>
        <w:ind w:left="708"/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Podizvajalec </w:t>
      </w:r>
      <w:r w:rsidRPr="007E1725">
        <w:rPr>
          <w:rFonts w:ascii="Arial Narrow" w:hAnsi="Arial Narrow"/>
          <w:shd w:val="clear" w:color="auto" w:fill="FFFF00"/>
        </w:rPr>
        <w:t>……………………………………………</w:t>
      </w:r>
      <w:r w:rsidRPr="00EC6778">
        <w:rPr>
          <w:rFonts w:ascii="Arial Narrow" w:hAnsi="Arial Narrow"/>
        </w:rPr>
        <w:t xml:space="preserve">.matična številka </w:t>
      </w:r>
      <w:r w:rsidRPr="007E1725">
        <w:rPr>
          <w:rFonts w:ascii="Arial Narrow" w:hAnsi="Arial Narrow"/>
          <w:shd w:val="clear" w:color="auto" w:fill="FFFF00"/>
        </w:rPr>
        <w:t>…………..…… davčna številka ………</w:t>
      </w:r>
      <w:r w:rsidR="006B035E" w:rsidRPr="007E1725">
        <w:rPr>
          <w:rFonts w:ascii="Arial Narrow" w:hAnsi="Arial Narrow"/>
          <w:shd w:val="clear" w:color="auto" w:fill="FFFF00"/>
        </w:rPr>
        <w:t>……</w:t>
      </w:r>
      <w:r w:rsidR="001D3FCC" w:rsidRPr="007E1725">
        <w:rPr>
          <w:rFonts w:ascii="Arial Narrow" w:hAnsi="Arial Narrow"/>
          <w:shd w:val="clear" w:color="auto" w:fill="FFFF00"/>
        </w:rPr>
        <w:t>…………………….</w:t>
      </w:r>
      <w:r w:rsidR="006B035E" w:rsidRPr="007E1725">
        <w:rPr>
          <w:rFonts w:ascii="Arial Narrow" w:hAnsi="Arial Narrow"/>
          <w:shd w:val="clear" w:color="auto" w:fill="FFFF00"/>
        </w:rPr>
        <w:t xml:space="preserve"> transakcijski račun</w:t>
      </w:r>
      <w:r w:rsidR="001D3FCC" w:rsidRPr="007E1725">
        <w:rPr>
          <w:rFonts w:ascii="Arial Narrow" w:hAnsi="Arial Narrow"/>
          <w:shd w:val="clear" w:color="auto" w:fill="FFFF00"/>
        </w:rPr>
        <w:t>………..</w:t>
      </w:r>
      <w:r w:rsidRPr="007E1725">
        <w:rPr>
          <w:rFonts w:ascii="Arial Narrow" w:hAnsi="Arial Narrow"/>
          <w:shd w:val="clear" w:color="auto" w:fill="FFFF00"/>
        </w:rPr>
        <w:t>……………………..….……………... pri banki ………....................................., kontaktni podatki: kontaktna oseba</w:t>
      </w:r>
      <w:r w:rsidR="001D3FCC" w:rsidRPr="007E1725">
        <w:rPr>
          <w:rFonts w:ascii="Arial Narrow" w:hAnsi="Arial Narrow"/>
          <w:shd w:val="clear" w:color="auto" w:fill="FFFF00"/>
        </w:rPr>
        <w:t>…………</w:t>
      </w:r>
      <w:r w:rsidRPr="007E1725">
        <w:rPr>
          <w:rFonts w:ascii="Arial Narrow" w:hAnsi="Arial Narrow"/>
          <w:shd w:val="clear" w:color="auto" w:fill="FFFF00"/>
        </w:rPr>
        <w:t>……………</w:t>
      </w:r>
      <w:r w:rsidR="001D3FCC" w:rsidRPr="007E1725">
        <w:rPr>
          <w:rFonts w:ascii="Arial Narrow" w:hAnsi="Arial Narrow"/>
          <w:shd w:val="clear" w:color="auto" w:fill="FFFF00"/>
        </w:rPr>
        <w:t>…….</w:t>
      </w:r>
      <w:r w:rsidRPr="007E1725">
        <w:rPr>
          <w:rFonts w:ascii="Arial Narrow" w:hAnsi="Arial Narrow"/>
          <w:shd w:val="clear" w:color="auto" w:fill="FFFF00"/>
        </w:rPr>
        <w:t>….., telefonska št…</w:t>
      </w:r>
      <w:r w:rsidR="001D3FCC" w:rsidRPr="007E1725">
        <w:rPr>
          <w:rFonts w:ascii="Arial Narrow" w:hAnsi="Arial Narrow"/>
          <w:shd w:val="clear" w:color="auto" w:fill="FFFF00"/>
        </w:rPr>
        <w:t>………….</w:t>
      </w:r>
      <w:r w:rsidRPr="007E1725">
        <w:rPr>
          <w:rFonts w:ascii="Arial Narrow" w:hAnsi="Arial Narrow"/>
          <w:shd w:val="clear" w:color="auto" w:fill="FFFF00"/>
        </w:rPr>
        <w:t xml:space="preserve">………….., </w:t>
      </w:r>
      <w:proofErr w:type="spellStart"/>
      <w:r w:rsidRPr="007E1725">
        <w:rPr>
          <w:rFonts w:ascii="Arial Narrow" w:hAnsi="Arial Narrow"/>
          <w:shd w:val="clear" w:color="auto" w:fill="FFFF00"/>
        </w:rPr>
        <w:t>telefax</w:t>
      </w:r>
      <w:proofErr w:type="spellEnd"/>
      <w:r w:rsidR="001D3FCC" w:rsidRPr="007E1725">
        <w:rPr>
          <w:rFonts w:ascii="Arial Narrow" w:hAnsi="Arial Narrow"/>
          <w:shd w:val="clear" w:color="auto" w:fill="FFFF00"/>
        </w:rPr>
        <w:t>……….</w:t>
      </w:r>
      <w:r w:rsidRPr="007E1725">
        <w:rPr>
          <w:rFonts w:ascii="Arial Narrow" w:hAnsi="Arial Narrow"/>
          <w:shd w:val="clear" w:color="auto" w:fill="FFFF00"/>
        </w:rPr>
        <w:t>……………….., e-naslov………………………</w:t>
      </w:r>
      <w:r w:rsidR="001D3FCC" w:rsidRPr="007E1725">
        <w:rPr>
          <w:rFonts w:ascii="Arial Narrow" w:hAnsi="Arial Narrow"/>
          <w:shd w:val="clear" w:color="auto" w:fill="FFFF00"/>
        </w:rPr>
        <w:t>………..</w:t>
      </w:r>
    </w:p>
    <w:p w14:paraId="1BC06E23" w14:textId="77777777" w:rsidR="00503FBF" w:rsidRPr="00EC6778" w:rsidRDefault="00503FBF" w:rsidP="00BA03CF">
      <w:pPr>
        <w:numPr>
          <w:ilvl w:val="0"/>
          <w:numId w:val="19"/>
        </w:numPr>
        <w:tabs>
          <w:tab w:val="clear" w:pos="284"/>
          <w:tab w:val="num" w:pos="992"/>
        </w:tabs>
        <w:ind w:left="992"/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predmet, količina, vrednost, kraj in rok izvedbe teh del: </w:t>
      </w:r>
    </w:p>
    <w:p w14:paraId="404DF048" w14:textId="77777777" w:rsidR="00503FBF" w:rsidRPr="00EC6778" w:rsidRDefault="00503FBF" w:rsidP="00503FBF">
      <w:pPr>
        <w:ind w:left="708"/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Podizvajalec …………………………….… bo opravil naslednje dobave in storitve v zvezi s sklenjeno pogodbo: ……………………………………………………………..</w:t>
      </w:r>
    </w:p>
    <w:p w14:paraId="0907E382" w14:textId="77777777" w:rsidR="00503FBF" w:rsidRPr="00EC6778" w:rsidRDefault="00503FBF" w:rsidP="00503FBF">
      <w:pPr>
        <w:jc w:val="both"/>
        <w:rPr>
          <w:rFonts w:ascii="Arial Narrow" w:hAnsi="Arial Narrow"/>
        </w:rPr>
      </w:pPr>
    </w:p>
    <w:p w14:paraId="05ADE276" w14:textId="7777777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            V primeru nastopa s podizvajalci mora ponudnik svojemu računu oziroma situaciji </w:t>
      </w:r>
    </w:p>
    <w:p w14:paraId="7AD5718D" w14:textId="77777777" w:rsidR="00503FBF" w:rsidRPr="00EC6778" w:rsidRDefault="00503FBF" w:rsidP="00503FBF">
      <w:pPr>
        <w:ind w:left="709"/>
        <w:jc w:val="both"/>
        <w:rPr>
          <w:rFonts w:ascii="Arial Narrow" w:hAnsi="Arial Narrow"/>
          <w:strike/>
        </w:rPr>
      </w:pPr>
      <w:r w:rsidRPr="00EC6778">
        <w:rPr>
          <w:rFonts w:ascii="Arial Narrow" w:hAnsi="Arial Narrow"/>
        </w:rPr>
        <w:t xml:space="preserve">obvezno priložiti račune oziroma situacije svojih podizvajalcev, ki jih je predhodno potrdil. </w:t>
      </w:r>
    </w:p>
    <w:p w14:paraId="69722043" w14:textId="77777777" w:rsidR="00503FBF" w:rsidRPr="00EC6778" w:rsidRDefault="00503FBF" w:rsidP="00503FBF">
      <w:pPr>
        <w:jc w:val="both"/>
        <w:rPr>
          <w:rFonts w:ascii="Arial Narrow" w:hAnsi="Arial Narrow"/>
        </w:rPr>
      </w:pPr>
    </w:p>
    <w:p w14:paraId="5A4C95DC" w14:textId="77777777" w:rsidR="00503FBF" w:rsidRPr="00EC6778" w:rsidRDefault="00503FBF" w:rsidP="00503FBF">
      <w:pPr>
        <w:tabs>
          <w:tab w:val="left" w:pos="709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lastRenderedPageBreak/>
        <w:t xml:space="preserve">             Če se po sklenitvi pogodbe o izvedbi javnega naročila zamenja podizvajalec ali če </w:t>
      </w:r>
    </w:p>
    <w:p w14:paraId="471E0BDD" w14:textId="7777777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             ponudnik sklene pogodbo z novim podizvajalcem ali če pride do morebitnih sprememb </w:t>
      </w:r>
    </w:p>
    <w:p w14:paraId="66B9E92F" w14:textId="7777777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             informacij iz 2. odstavka 94. člena ZJN-3, mora ponudnik, ki je sklenil pogodbo z naročnikom,   </w:t>
      </w:r>
    </w:p>
    <w:p w14:paraId="0533B05B" w14:textId="7777777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             le-temu v 5 dneh po spremembi predložiti: </w:t>
      </w:r>
    </w:p>
    <w:p w14:paraId="2B014556" w14:textId="77777777" w:rsidR="00503FBF" w:rsidRPr="00EC6778" w:rsidRDefault="00503FBF" w:rsidP="00BA03CF">
      <w:pPr>
        <w:numPr>
          <w:ilvl w:val="0"/>
          <w:numId w:val="20"/>
        </w:num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obvestilo oz. vse dokumente skladno z določbo 3. odstavka 94. člena ZJN-3,</w:t>
      </w:r>
    </w:p>
    <w:p w14:paraId="6ACDC982" w14:textId="77777777" w:rsidR="00503FBF" w:rsidRPr="00EC6778" w:rsidRDefault="00503FBF" w:rsidP="00BA03CF">
      <w:pPr>
        <w:numPr>
          <w:ilvl w:val="0"/>
          <w:numId w:val="20"/>
        </w:num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pooblastilo za plačilo opravljenih in prevzetih del oziroma dobav neposredno novemu podizvajalcu (v primeru za novi podizvajalec zahteva neposredno plačilo), </w:t>
      </w:r>
    </w:p>
    <w:p w14:paraId="73B87530" w14:textId="77777777" w:rsidR="00503FBF" w:rsidRPr="00EC6778" w:rsidRDefault="00503FBF" w:rsidP="00BA03CF">
      <w:pPr>
        <w:numPr>
          <w:ilvl w:val="0"/>
          <w:numId w:val="20"/>
        </w:num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zahtevo in soglasje novega podizvajalca k neposrednemu plačilu (v primeru za novi podizvajalec zahteva neposredno plačilo).</w:t>
      </w:r>
    </w:p>
    <w:p w14:paraId="0674A11C" w14:textId="77777777" w:rsidR="00503FBF" w:rsidRPr="00EC6778" w:rsidRDefault="00503FBF" w:rsidP="00503FBF">
      <w:pPr>
        <w:tabs>
          <w:tab w:val="left" w:pos="3071"/>
        </w:tabs>
        <w:jc w:val="both"/>
        <w:rPr>
          <w:rFonts w:ascii="Arial Narrow" w:hAnsi="Arial Narrow" w:cs="Arial"/>
        </w:rPr>
      </w:pPr>
      <w:r w:rsidRPr="00EC6778">
        <w:rPr>
          <w:rFonts w:ascii="Arial Narrow" w:hAnsi="Arial Narrow" w:cs="Arial"/>
        </w:rPr>
        <w:tab/>
      </w:r>
    </w:p>
    <w:p w14:paraId="43556D96" w14:textId="7777777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V primeru nastopa s podizvajalci mora glavni izvajalec svojemu računu oziroma situaciji obvezno priložiti račune oziroma situacije svojih podizvajalcev, ki jih je predhodno potrdil. </w:t>
      </w:r>
    </w:p>
    <w:p w14:paraId="3F59F918" w14:textId="7777777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</w:r>
    </w:p>
    <w:p w14:paraId="79B5F33E" w14:textId="77777777" w:rsidR="00503FBF" w:rsidRPr="00EC6778" w:rsidRDefault="00503FBF" w:rsidP="00503FBF">
      <w:pPr>
        <w:pStyle w:val="Navadensplet"/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V primeru da ponudnik ne predloži zahtevane dokumentacije pred zamenjavo podizvajalca, podizvajalca ne more zamenjati, sicer bo naročnik odstopil od pogodbe in unovčil bančno garancijo za dobro izvedbo pogodbenih obveznosti.</w:t>
      </w:r>
    </w:p>
    <w:p w14:paraId="54419672" w14:textId="77777777" w:rsidR="00503FBF" w:rsidRPr="00EC6778" w:rsidRDefault="00503FBF" w:rsidP="00503FBF">
      <w:pPr>
        <w:pStyle w:val="Default"/>
        <w:rPr>
          <w:rFonts w:ascii="Arial Narrow" w:hAnsi="Arial Narrow"/>
          <w:color w:val="auto"/>
        </w:rPr>
      </w:pPr>
      <w:r w:rsidRPr="00EC6778">
        <w:rPr>
          <w:rFonts w:ascii="Arial Narrow" w:hAnsi="Arial Narrow"/>
          <w:color w:val="auto"/>
        </w:rPr>
        <w:t xml:space="preserve">Zamenjavo podizvajalca pogodbeni stranki uredita z dodatkom k tej pogodbi. </w:t>
      </w:r>
    </w:p>
    <w:p w14:paraId="7335763E" w14:textId="77777777" w:rsidR="00503FBF" w:rsidRPr="00EC6778" w:rsidRDefault="00503FBF" w:rsidP="00503FBF">
      <w:pPr>
        <w:pStyle w:val="Default"/>
        <w:rPr>
          <w:rFonts w:ascii="Arial Narrow" w:hAnsi="Arial Narrow"/>
          <w:color w:val="auto"/>
        </w:rPr>
      </w:pPr>
    </w:p>
    <w:p w14:paraId="35F0F4F0" w14:textId="6836C2DF" w:rsidR="00792800" w:rsidRPr="00EC6778" w:rsidRDefault="00503FBF" w:rsidP="00503FBF">
      <w:pPr>
        <w:pStyle w:val="Telobesedila"/>
        <w:rPr>
          <w:rFonts w:ascii="Arial Narrow" w:hAnsi="Arial Narrow"/>
        </w:rPr>
      </w:pPr>
      <w:r w:rsidRPr="00EC6778">
        <w:rPr>
          <w:rFonts w:ascii="Arial Narrow" w:hAnsi="Arial Narrow"/>
        </w:rPr>
        <w:t>V razmerju do naročnika izvajalec v celoti odgovarja za izvedbo del, ki so predmet te pogodbe.</w:t>
      </w:r>
    </w:p>
    <w:p w14:paraId="5474BCEF" w14:textId="77777777" w:rsidR="00596406" w:rsidRPr="00EC6778" w:rsidRDefault="00596406" w:rsidP="00503FBF">
      <w:pPr>
        <w:pStyle w:val="Telobesedila"/>
        <w:rPr>
          <w:rFonts w:ascii="Arial Narrow" w:hAnsi="Arial Narrow"/>
        </w:rPr>
      </w:pPr>
    </w:p>
    <w:p w14:paraId="77F17DF1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člen</w:t>
      </w:r>
    </w:p>
    <w:p w14:paraId="06796FD4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7BC3D36E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Dobavitelj se zavezuje:</w:t>
      </w:r>
    </w:p>
    <w:p w14:paraId="229324BD" w14:textId="77777777" w:rsidR="00503FBF" w:rsidRPr="00EC6778" w:rsidRDefault="00503FBF" w:rsidP="00BA03CF">
      <w:pPr>
        <w:pStyle w:val="Odstavekseznama"/>
        <w:numPr>
          <w:ilvl w:val="4"/>
          <w:numId w:val="22"/>
        </w:numPr>
        <w:rPr>
          <w:rFonts w:ascii="Arial Narrow" w:hAnsi="Arial Narrow"/>
        </w:rPr>
      </w:pPr>
      <w:r w:rsidRPr="00EC6778">
        <w:rPr>
          <w:rFonts w:ascii="Arial Narrow" w:hAnsi="Arial Narrow" w:cs="Arial"/>
        </w:rPr>
        <w:t>dostaviti blago, ki popolnoma ustreza vsem opisom, karakteristikam in specifikacijam, ki so bili dani v okviru razpisne in ponudbene dokumentacije;</w:t>
      </w:r>
    </w:p>
    <w:p w14:paraId="01F53138" w14:textId="77777777" w:rsidR="00503FBF" w:rsidRPr="00EC6778" w:rsidRDefault="00503FBF" w:rsidP="00BA03CF">
      <w:pPr>
        <w:pStyle w:val="Odstavekseznama"/>
        <w:numPr>
          <w:ilvl w:val="4"/>
          <w:numId w:val="22"/>
        </w:numPr>
        <w:rPr>
          <w:rFonts w:ascii="Arial Narrow" w:hAnsi="Arial Narrow"/>
        </w:rPr>
      </w:pPr>
      <w:r w:rsidRPr="00EC6778">
        <w:rPr>
          <w:rFonts w:ascii="Arial Narrow" w:hAnsi="Arial Narrow" w:cs="Arial"/>
        </w:rPr>
        <w:t xml:space="preserve">da bo izvedel vse svoje pogodbene obveznosti do naročnika po pravilih stroke, v skladu z navodili naročnika in v dogovorjenih rokih; </w:t>
      </w:r>
    </w:p>
    <w:p w14:paraId="366DDA8E" w14:textId="77777777" w:rsidR="00503FBF" w:rsidRPr="00EC6778" w:rsidRDefault="00503FBF" w:rsidP="00BA03CF">
      <w:pPr>
        <w:pStyle w:val="Odstavekseznama"/>
        <w:numPr>
          <w:ilvl w:val="4"/>
          <w:numId w:val="22"/>
        </w:numPr>
        <w:rPr>
          <w:rFonts w:ascii="Arial Narrow" w:hAnsi="Arial Narrow"/>
        </w:rPr>
      </w:pPr>
      <w:r w:rsidRPr="00EC6778">
        <w:rPr>
          <w:rFonts w:ascii="Arial Narrow" w:hAnsi="Arial Narrow" w:cs="Arial"/>
        </w:rPr>
        <w:t>da bo zagotovil da dobavljeno blago nima stvarnih napak iz 459. člena OZ;</w:t>
      </w:r>
    </w:p>
    <w:p w14:paraId="2F664FAF" w14:textId="77777777" w:rsidR="00503FBF" w:rsidRPr="00EC6778" w:rsidRDefault="00503FBF" w:rsidP="00BA03CF">
      <w:pPr>
        <w:pStyle w:val="Odstavekseznama"/>
        <w:numPr>
          <w:ilvl w:val="4"/>
          <w:numId w:val="22"/>
        </w:numPr>
        <w:rPr>
          <w:rFonts w:ascii="Arial Narrow" w:hAnsi="Arial Narrow"/>
        </w:rPr>
      </w:pPr>
      <w:r w:rsidRPr="00EC6778">
        <w:rPr>
          <w:rFonts w:ascii="Arial Narrow" w:hAnsi="Arial Narrow" w:cs="Arial"/>
        </w:rPr>
        <w:t>da bo dobavljeno blago pakirano in dobavljeno v skladu z veljavnimi zakonskimi predpisi v Republiki Sloveniji;</w:t>
      </w:r>
    </w:p>
    <w:p w14:paraId="030BABBE" w14:textId="77777777" w:rsidR="00503FBF" w:rsidRPr="00EC6778" w:rsidRDefault="00503FBF" w:rsidP="00BA03CF">
      <w:pPr>
        <w:pStyle w:val="Odstavekseznama"/>
        <w:numPr>
          <w:ilvl w:val="4"/>
          <w:numId w:val="22"/>
        </w:numPr>
        <w:rPr>
          <w:rFonts w:ascii="Arial Narrow" w:hAnsi="Arial Narrow"/>
        </w:rPr>
      </w:pPr>
      <w:r w:rsidRPr="00EC6778">
        <w:rPr>
          <w:rFonts w:ascii="Arial Narrow" w:hAnsi="Arial Narrow" w:cs="Arial"/>
        </w:rPr>
        <w:t>nemudoma obvestiti naročnika o nastanku objektivnih vzrokov, ki bi preprečevali izpolnitev dogovorjenih obveznosti;</w:t>
      </w:r>
    </w:p>
    <w:p w14:paraId="17DEC932" w14:textId="77777777" w:rsidR="001B1132" w:rsidRPr="00EC6778" w:rsidRDefault="00503FBF" w:rsidP="00BA03CF">
      <w:pPr>
        <w:pStyle w:val="Odstavekseznama"/>
        <w:numPr>
          <w:ilvl w:val="4"/>
          <w:numId w:val="22"/>
        </w:numPr>
        <w:spacing w:after="120"/>
        <w:rPr>
          <w:rFonts w:ascii="Arial Narrow" w:hAnsi="Arial Narrow" w:cs="Arial"/>
        </w:rPr>
      </w:pPr>
      <w:r w:rsidRPr="00EC6778">
        <w:rPr>
          <w:rFonts w:ascii="Arial Narrow" w:hAnsi="Arial Narrow" w:cs="Arial"/>
        </w:rPr>
        <w:t>da bo nosil vse stroške (razliko v ceni), ki bi nastali zaradi ne dobave dogovorjenega blaga  naročniku in ki bi naročnika prisilili h kritnemu nakupu blaga pri drugem ponudniku z višjo ceno</w:t>
      </w:r>
      <w:r w:rsidR="001B1132" w:rsidRPr="00EC6778">
        <w:rPr>
          <w:rFonts w:ascii="Arial Narrow" w:hAnsi="Arial Narrow" w:cs="Arial"/>
        </w:rPr>
        <w:t>,</w:t>
      </w:r>
    </w:p>
    <w:p w14:paraId="2CBA5707" w14:textId="6344BBCE" w:rsidR="007E4ECC" w:rsidRPr="00EC6778" w:rsidRDefault="001B1132" w:rsidP="00BA03CF">
      <w:pPr>
        <w:pStyle w:val="Odstavekseznama"/>
        <w:numPr>
          <w:ilvl w:val="4"/>
          <w:numId w:val="22"/>
        </w:numPr>
        <w:spacing w:after="120"/>
        <w:rPr>
          <w:rFonts w:ascii="Arial Narrow" w:hAnsi="Arial Narrow" w:cs="Arial"/>
        </w:rPr>
      </w:pPr>
      <w:r w:rsidRPr="00EC6778">
        <w:rPr>
          <w:rFonts w:ascii="Arial Narrow" w:hAnsi="Arial Narrow" w:cs="Arial"/>
        </w:rPr>
        <w:t>da bo vse svoje pogodbene obveznosti izvršil skladno z načelom dobrega strokovnjaka</w:t>
      </w:r>
      <w:r w:rsidR="00503FBF" w:rsidRPr="00EC6778">
        <w:rPr>
          <w:rFonts w:ascii="Arial Narrow" w:hAnsi="Arial Narrow" w:cs="Arial"/>
        </w:rPr>
        <w:t>.</w:t>
      </w:r>
    </w:p>
    <w:p w14:paraId="0961206C" w14:textId="77777777" w:rsidR="00C20DDE" w:rsidRPr="00EC6778" w:rsidRDefault="00C20DDE" w:rsidP="00C20DDE">
      <w:pPr>
        <w:pStyle w:val="Odstavekseznama"/>
        <w:spacing w:after="120"/>
        <w:ind w:left="1080"/>
        <w:rPr>
          <w:rFonts w:ascii="Arial Narrow" w:hAnsi="Arial Narrow" w:cs="Arial"/>
        </w:rPr>
      </w:pPr>
    </w:p>
    <w:p w14:paraId="17CCEA2D" w14:textId="44069BA0" w:rsidR="00503FBF" w:rsidRPr="00EC6778" w:rsidRDefault="00503FBF" w:rsidP="001B1132">
      <w:pPr>
        <w:widowControl w:val="0"/>
        <w:suppressAutoHyphens/>
        <w:spacing w:after="120"/>
        <w:jc w:val="both"/>
        <w:rPr>
          <w:rFonts w:ascii="Arial Narrow" w:eastAsia="Calibri" w:hAnsi="Arial Narrow" w:cs="Arial"/>
          <w:lang w:eastAsia="en-US"/>
        </w:rPr>
      </w:pPr>
      <w:r w:rsidRPr="00EC6778">
        <w:rPr>
          <w:rFonts w:ascii="Arial Narrow" w:eastAsia="Calibri" w:hAnsi="Arial Narrow" w:cs="Arial"/>
          <w:lang w:eastAsia="en-US"/>
        </w:rPr>
        <w:t xml:space="preserve">Vsaka zavrnitev naročila ali odstopanje od dogovorjenega načina ali obsega izvedbe pogodbenih obveznosti, pomeni kršitev pogodbene obveznosti, zaradi katere lahko naročnik izvede kritni kup, zahteva razdrtje pogodbe, </w:t>
      </w:r>
      <w:r w:rsidRPr="00EC6778">
        <w:rPr>
          <w:rFonts w:ascii="Arial Narrow" w:eastAsia="Calibri" w:hAnsi="Arial Narrow" w:cs="Arial"/>
          <w:lang w:eastAsia="en-US"/>
        </w:rPr>
        <w:lastRenderedPageBreak/>
        <w:t>uveljavi finančna zavarovanja za</w:t>
      </w:r>
      <w:r w:rsidR="001B1132" w:rsidRPr="00EC6778">
        <w:rPr>
          <w:rFonts w:ascii="Arial Narrow" w:eastAsia="Calibri" w:hAnsi="Arial Narrow" w:cs="Arial"/>
          <w:lang w:eastAsia="en-US"/>
        </w:rPr>
        <w:t xml:space="preserve"> dobro</w:t>
      </w:r>
      <w:r w:rsidRPr="00EC6778">
        <w:rPr>
          <w:rFonts w:ascii="Arial Narrow" w:eastAsia="Calibri" w:hAnsi="Arial Narrow" w:cs="Arial"/>
          <w:lang w:eastAsia="en-US"/>
        </w:rPr>
        <w:t xml:space="preserve"> izvedbo pogodbenih obveznosti, v primeru škode pa tudi zahteva celotno odškodnino zaradi povzročene škode.</w:t>
      </w:r>
    </w:p>
    <w:p w14:paraId="6E258388" w14:textId="77777777" w:rsidR="00C20DDE" w:rsidRPr="00EC6778" w:rsidRDefault="00C20DDE" w:rsidP="001B1132">
      <w:pPr>
        <w:widowControl w:val="0"/>
        <w:suppressAutoHyphens/>
        <w:spacing w:after="120"/>
        <w:jc w:val="both"/>
        <w:rPr>
          <w:rFonts w:ascii="Arial Narrow" w:eastAsia="Calibri" w:hAnsi="Arial Narrow" w:cs="Arial"/>
          <w:lang w:eastAsia="en-US"/>
        </w:rPr>
      </w:pPr>
    </w:p>
    <w:p w14:paraId="2B406EE1" w14:textId="7777777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Naročnik se obvezuje naročeno blago prevzeti na podlagi dobavnice.</w:t>
      </w:r>
    </w:p>
    <w:p w14:paraId="61EA7FDC" w14:textId="77777777" w:rsidR="00503FBF" w:rsidRPr="00EC6778" w:rsidRDefault="00503FBF" w:rsidP="00503FBF">
      <w:pPr>
        <w:jc w:val="both"/>
        <w:rPr>
          <w:rFonts w:ascii="Arial Narrow" w:hAnsi="Arial Narrow"/>
        </w:rPr>
      </w:pPr>
    </w:p>
    <w:p w14:paraId="7C37F7C1" w14:textId="7777777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Količinski prevzem blaga se opravi takoj po prevzemu blaga. Količinska odstopanja, ki jih ni bilo moč ugotoviti ob prevzemu, mora kupec pisno reklamirati najkasneje v 8 dneh od prevzema. </w:t>
      </w:r>
    </w:p>
    <w:p w14:paraId="0A28A958" w14:textId="77777777" w:rsidR="00503FBF" w:rsidRPr="00EC6778" w:rsidRDefault="00503FBF" w:rsidP="00503FBF">
      <w:pPr>
        <w:jc w:val="both"/>
        <w:rPr>
          <w:rFonts w:ascii="Arial Narrow" w:hAnsi="Arial Narrow"/>
        </w:rPr>
      </w:pPr>
    </w:p>
    <w:p w14:paraId="54F53CC1" w14:textId="7777777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Kakovostna odstopanja lahko kupec pisno reklamira najkasneje v </w:t>
      </w:r>
      <w:r w:rsidRPr="00EC6778">
        <w:rPr>
          <w:rFonts w:ascii="Arial Narrow" w:hAnsi="Arial Narrow"/>
          <w:b/>
        </w:rPr>
        <w:t>8</w:t>
      </w:r>
      <w:r w:rsidRPr="00EC6778">
        <w:rPr>
          <w:rFonts w:ascii="Arial Narrow" w:hAnsi="Arial Narrow"/>
        </w:rPr>
        <w:t xml:space="preserve"> dneh od prevzema. </w:t>
      </w:r>
    </w:p>
    <w:p w14:paraId="5F28A342" w14:textId="77777777" w:rsidR="00503FBF" w:rsidRPr="00EC6778" w:rsidRDefault="00503FBF" w:rsidP="00503FBF">
      <w:pPr>
        <w:jc w:val="both"/>
        <w:rPr>
          <w:rFonts w:ascii="Arial Narrow" w:hAnsi="Arial Narrow"/>
        </w:rPr>
      </w:pPr>
    </w:p>
    <w:p w14:paraId="350C1170" w14:textId="178D934C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Reklamacije zaradi neustrezne kakovosti ali količinskih primanjkljajev mora naročnik dobavitelju sporočiti pisno.</w:t>
      </w:r>
    </w:p>
    <w:p w14:paraId="2B05D632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19F71435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Za skrite napake veljajo določila Obligacijskega zakonika.</w:t>
      </w:r>
    </w:p>
    <w:p w14:paraId="3D38A349" w14:textId="77777777" w:rsidR="00FE7221" w:rsidRPr="00EC6778" w:rsidRDefault="00FE7221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40DCECC1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člen</w:t>
      </w:r>
    </w:p>
    <w:p w14:paraId="475BCA2D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14:paraId="2767FACA" w14:textId="7675857E" w:rsidR="00503FBF" w:rsidRPr="00EC6778" w:rsidRDefault="00503FBF" w:rsidP="00503FBF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EC6778">
        <w:rPr>
          <w:rFonts w:ascii="Arial Narrow" w:hAnsi="Arial Narrow"/>
          <w:iCs/>
        </w:rPr>
        <w:t>V primeru zamude z izvajanjem pogodbenih obveznosti, po krivdi dobavitelja bo dobavitelj plačal naročniku pogodbeno kazen, in sicer:</w:t>
      </w:r>
    </w:p>
    <w:p w14:paraId="5B0CD413" w14:textId="77777777" w:rsidR="00C94CEF" w:rsidRPr="00EC6778" w:rsidRDefault="00C94CEF" w:rsidP="00503FBF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14:paraId="1630BBB1" w14:textId="25066C7D" w:rsidR="00C94CEF" w:rsidRPr="00EC6778" w:rsidRDefault="00503FBF" w:rsidP="00BA03CF">
      <w:pPr>
        <w:pStyle w:val="Odstavekseznama"/>
        <w:numPr>
          <w:ilvl w:val="0"/>
          <w:numId w:val="25"/>
        </w:numPr>
        <w:tabs>
          <w:tab w:val="left" w:pos="567"/>
        </w:tabs>
        <w:spacing w:after="200" w:line="276" w:lineRule="auto"/>
        <w:ind w:left="432"/>
        <w:contextualSpacing w:val="0"/>
        <w:jc w:val="both"/>
        <w:rPr>
          <w:rFonts w:ascii="Arial Narrow" w:hAnsi="Arial Narrow"/>
          <w:iCs/>
        </w:rPr>
      </w:pPr>
      <w:r w:rsidRPr="00EC6778">
        <w:rPr>
          <w:rFonts w:ascii="Arial Narrow" w:hAnsi="Arial Narrow"/>
          <w:iCs/>
        </w:rPr>
        <w:t>za vsak koledarski dan zamude v višini 0,5% (pet</w:t>
      </w:r>
      <w:r w:rsidR="00077E93" w:rsidRPr="00EC6778">
        <w:rPr>
          <w:rFonts w:ascii="Arial Narrow" w:hAnsi="Arial Narrow"/>
          <w:iCs/>
        </w:rPr>
        <w:t xml:space="preserve"> desetin odstotka) od vrednosti </w:t>
      </w:r>
      <w:r w:rsidRPr="00EC6778">
        <w:rPr>
          <w:rFonts w:ascii="Arial Narrow" w:hAnsi="Arial Narrow"/>
          <w:iCs/>
        </w:rPr>
        <w:t>posamične dobave, vendar skupno največ v višini 10% (desetih odstotkov) celotne pogodbene vrednosti za sklop.</w:t>
      </w:r>
    </w:p>
    <w:p w14:paraId="669D2028" w14:textId="77777777" w:rsidR="00503FBF" w:rsidRPr="00EC6778" w:rsidRDefault="00503FBF" w:rsidP="00503FBF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EC6778">
        <w:rPr>
          <w:rFonts w:ascii="Arial Narrow" w:hAnsi="Arial Narrow"/>
          <w:iCs/>
        </w:rPr>
        <w:t>Če bo škoda, ki jo bo zaradi zamude utrpel naročnik večja od pogodbene kazni, ima naročnik pravico zahtevati razliko do polne odškodnine. Tudi morebitna odškodnina se obračuna pri dokončnem obračunu.</w:t>
      </w:r>
    </w:p>
    <w:p w14:paraId="342BEAB2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13D7782C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člen</w:t>
      </w:r>
    </w:p>
    <w:p w14:paraId="4C29EABA" w14:textId="77777777" w:rsidR="00503FBF" w:rsidRPr="00EC6778" w:rsidRDefault="00503FBF" w:rsidP="00503FB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14:paraId="7F1ECAFE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Pooblaščena oseba pri izvajanju te pogodbe:</w:t>
      </w:r>
    </w:p>
    <w:p w14:paraId="5B5E61EA" w14:textId="362B07C1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s strani dobavitelja je: </w:t>
      </w:r>
      <w:r w:rsidRPr="007E1725">
        <w:rPr>
          <w:rFonts w:ascii="Arial Narrow" w:hAnsi="Arial Narrow"/>
          <w:highlight w:val="yellow"/>
        </w:rPr>
        <w:t>___________________________________________________</w:t>
      </w:r>
    </w:p>
    <w:p w14:paraId="4EDF40B9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65C2D691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s strani naročnika sta skrbni</w:t>
      </w:r>
      <w:r w:rsidR="00467642" w:rsidRPr="00EC6778">
        <w:rPr>
          <w:rFonts w:ascii="Arial Narrow" w:hAnsi="Arial Narrow"/>
        </w:rPr>
        <w:t>ka</w:t>
      </w:r>
      <w:r w:rsidRPr="00EC6778">
        <w:rPr>
          <w:rFonts w:ascii="Arial Narrow" w:hAnsi="Arial Narrow"/>
        </w:rPr>
        <w:t xml:space="preserve"> pogodbe:</w:t>
      </w:r>
    </w:p>
    <w:p w14:paraId="7EAE5EF3" w14:textId="456A756C" w:rsidR="00503FBF" w:rsidRPr="00E517C3" w:rsidRDefault="00503FBF" w:rsidP="00E517C3">
      <w:pPr>
        <w:rPr>
          <w:rFonts w:ascii="Arial Narrow" w:hAnsi="Arial Narrow"/>
        </w:rPr>
      </w:pPr>
      <w:r w:rsidRPr="00E517C3">
        <w:rPr>
          <w:rFonts w:ascii="Arial Narrow" w:hAnsi="Arial Narrow"/>
        </w:rPr>
        <w:t xml:space="preserve">za strokovni del: </w:t>
      </w:r>
      <w:r w:rsidR="00596406" w:rsidRPr="00E517C3">
        <w:rPr>
          <w:rFonts w:ascii="Arial Narrow" w:hAnsi="Arial Narrow"/>
        </w:rPr>
        <w:t>Radislava Franko</w:t>
      </w:r>
      <w:r w:rsidR="00C20DDE" w:rsidRPr="00E517C3">
        <w:rPr>
          <w:rFonts w:ascii="Arial Narrow" w:hAnsi="Arial Narrow"/>
        </w:rPr>
        <w:t xml:space="preserve">, </w:t>
      </w:r>
      <w:proofErr w:type="spellStart"/>
      <w:r w:rsidR="00C20DDE" w:rsidRPr="00E517C3">
        <w:rPr>
          <w:rFonts w:ascii="Arial Narrow" w:hAnsi="Arial Narrow"/>
        </w:rPr>
        <w:t>mag.farm.spec</w:t>
      </w:r>
      <w:proofErr w:type="spellEnd"/>
      <w:r w:rsidR="00C20DDE" w:rsidRPr="00E517C3">
        <w:rPr>
          <w:rFonts w:ascii="Arial Narrow" w:hAnsi="Arial Narrow"/>
        </w:rPr>
        <w:t>.</w:t>
      </w:r>
    </w:p>
    <w:p w14:paraId="5653F9D7" w14:textId="5CE362DD" w:rsidR="00792800" w:rsidRPr="00E517C3" w:rsidRDefault="00E12CBF" w:rsidP="00E517C3">
      <w:pPr>
        <w:jc w:val="both"/>
        <w:rPr>
          <w:rFonts w:ascii="Arial Narrow" w:hAnsi="Arial Narrow"/>
        </w:rPr>
      </w:pPr>
      <w:r w:rsidRPr="00E517C3">
        <w:rPr>
          <w:rFonts w:ascii="Arial Narrow" w:hAnsi="Arial Narrow"/>
        </w:rPr>
        <w:t xml:space="preserve">za komercialni del: </w:t>
      </w:r>
      <w:r w:rsidR="00C20DDE" w:rsidRPr="00E517C3">
        <w:rPr>
          <w:rFonts w:ascii="Arial Narrow" w:hAnsi="Arial Narrow"/>
        </w:rPr>
        <w:t xml:space="preserve">Petra Samsa, </w:t>
      </w:r>
      <w:proofErr w:type="spellStart"/>
      <w:r w:rsidR="00C20DDE" w:rsidRPr="00E517C3">
        <w:rPr>
          <w:rFonts w:ascii="Arial Narrow" w:hAnsi="Arial Narrow"/>
        </w:rPr>
        <w:t>univ.dipl.ekon</w:t>
      </w:r>
      <w:proofErr w:type="spellEnd"/>
      <w:r w:rsidR="00C20DDE" w:rsidRPr="00E517C3">
        <w:rPr>
          <w:rFonts w:ascii="Arial Narrow" w:hAnsi="Arial Narrow"/>
        </w:rPr>
        <w:t>.</w:t>
      </w:r>
    </w:p>
    <w:p w14:paraId="723DB750" w14:textId="77777777" w:rsidR="00A13B05" w:rsidRPr="006E6085" w:rsidRDefault="00A13B05" w:rsidP="00A13B05">
      <w:pPr>
        <w:jc w:val="both"/>
        <w:rPr>
          <w:rFonts w:ascii="Arial Narrow" w:hAnsi="Arial Narrow"/>
          <w:b/>
        </w:rPr>
      </w:pPr>
    </w:p>
    <w:p w14:paraId="44AE6E4D" w14:textId="77777777" w:rsidR="00A13B05" w:rsidRPr="00EC6778" w:rsidRDefault="00A13B05" w:rsidP="00A13B05">
      <w:pPr>
        <w:jc w:val="both"/>
        <w:rPr>
          <w:rFonts w:ascii="Arial Narrow" w:hAnsi="Arial Narrow"/>
          <w:b/>
        </w:rPr>
      </w:pPr>
    </w:p>
    <w:p w14:paraId="6EA486B8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 xml:space="preserve">člen </w:t>
      </w:r>
    </w:p>
    <w:p w14:paraId="38D123FA" w14:textId="77777777" w:rsidR="00503FBF" w:rsidRPr="00EC6778" w:rsidRDefault="00503FBF" w:rsidP="00503FB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14:paraId="4A5DED49" w14:textId="2983B4E2" w:rsidR="00503FBF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EC6778">
        <w:rPr>
          <w:rFonts w:ascii="Arial Narrow" w:hAnsi="Arial Narrow"/>
          <w:iCs/>
        </w:rPr>
        <w:t xml:space="preserve">Pogodba je sklenjena z dnem podpisa obeh pogodbenih strank in stopi v veljavo </w:t>
      </w:r>
      <w:r w:rsidR="00834CD7">
        <w:rPr>
          <w:rFonts w:ascii="Arial Narrow" w:hAnsi="Arial Narrow"/>
          <w:iCs/>
        </w:rPr>
        <w:t xml:space="preserve">naslednji dan od datuma predložitve finančnega zavarovanja </w:t>
      </w:r>
      <w:r w:rsidRPr="00EC6778">
        <w:rPr>
          <w:rFonts w:ascii="Arial Narrow" w:hAnsi="Arial Narrow"/>
          <w:iCs/>
        </w:rPr>
        <w:t xml:space="preserve">za dobro izvedbo pogodbenih obveznosti </w:t>
      </w:r>
      <w:r w:rsidR="00834CD7">
        <w:rPr>
          <w:rFonts w:ascii="Arial Narrow" w:hAnsi="Arial Narrow"/>
          <w:iCs/>
        </w:rPr>
        <w:t xml:space="preserve">le-tega naročniku. </w:t>
      </w:r>
    </w:p>
    <w:p w14:paraId="3A92B86A" w14:textId="77777777" w:rsidR="00834CD7" w:rsidRDefault="00834CD7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14:paraId="18412924" w14:textId="5CB37FD0" w:rsidR="00C20DDE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EC6778">
        <w:rPr>
          <w:rFonts w:ascii="Arial Narrow" w:hAnsi="Arial Narrow"/>
          <w:iCs/>
        </w:rPr>
        <w:t xml:space="preserve">Sklenjena je za obdobje </w:t>
      </w:r>
      <w:r w:rsidR="00C20DDE" w:rsidRPr="00EC6778">
        <w:rPr>
          <w:rFonts w:ascii="Arial Narrow" w:hAnsi="Arial Narrow"/>
          <w:iCs/>
        </w:rPr>
        <w:t>štirih (4)</w:t>
      </w:r>
      <w:r w:rsidRPr="00EC6778">
        <w:rPr>
          <w:rFonts w:ascii="Arial Narrow" w:hAnsi="Arial Narrow"/>
          <w:iCs/>
        </w:rPr>
        <w:t xml:space="preserve"> let</w:t>
      </w:r>
      <w:r w:rsidR="00D035F7" w:rsidRPr="00EC6778">
        <w:rPr>
          <w:rFonts w:ascii="Arial Narrow" w:hAnsi="Arial Narrow"/>
          <w:iCs/>
        </w:rPr>
        <w:t xml:space="preserve"> in je ni mogoče podaljšati.</w:t>
      </w:r>
    </w:p>
    <w:p w14:paraId="63B736F1" w14:textId="77777777" w:rsidR="004A4B77" w:rsidRDefault="004A4B77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14:paraId="0290D352" w14:textId="77777777" w:rsidR="007A07CD" w:rsidRPr="00EC6778" w:rsidRDefault="007A07CD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14:paraId="271CBB25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lastRenderedPageBreak/>
        <w:t>člen</w:t>
      </w:r>
    </w:p>
    <w:p w14:paraId="14443184" w14:textId="77777777" w:rsidR="00503FBF" w:rsidRPr="00EC6778" w:rsidRDefault="00503FBF" w:rsidP="00503FB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14:paraId="172C5BD7" w14:textId="7B13C35C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Pogodbeni stranki se dogovorita, da naročnik lahko takoj odpove pogodbo in unovči finančno zavarovanje za dobro izvedbo pogodbenih obveznosti oz. </w:t>
      </w:r>
      <w:r w:rsidR="00AA5988" w:rsidRPr="00EC6778">
        <w:rPr>
          <w:rFonts w:ascii="Arial Narrow" w:hAnsi="Arial Narrow"/>
        </w:rPr>
        <w:t>denarni depozit</w:t>
      </w:r>
      <w:r w:rsidR="006C15C0" w:rsidRPr="00EC6778">
        <w:rPr>
          <w:rFonts w:ascii="Arial Narrow" w:hAnsi="Arial Narrow"/>
        </w:rPr>
        <w:t xml:space="preserve"> </w:t>
      </w:r>
      <w:r w:rsidRPr="00EC6778">
        <w:rPr>
          <w:rFonts w:ascii="Arial Narrow" w:hAnsi="Arial Narrow"/>
        </w:rPr>
        <w:t>zadrži  iz naslednjih razlogov:</w:t>
      </w:r>
    </w:p>
    <w:p w14:paraId="1BCBF424" w14:textId="77777777" w:rsidR="00503FBF" w:rsidRPr="00EC6778" w:rsidRDefault="00503FBF" w:rsidP="00D43591">
      <w:pPr>
        <w:numPr>
          <w:ilvl w:val="0"/>
          <w:numId w:val="13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če dobavitelj ne izpolnjuje svojih obveznosti v skladu z določili te pogodbe glede dobavnega roka ali odzivnega časa,</w:t>
      </w:r>
    </w:p>
    <w:p w14:paraId="7A61C2EB" w14:textId="77777777" w:rsidR="00503FBF" w:rsidRPr="00EC6778" w:rsidRDefault="00503FBF" w:rsidP="00D43591">
      <w:pPr>
        <w:numPr>
          <w:ilvl w:val="0"/>
          <w:numId w:val="13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če dobavitelj ne izpolnjuje svojih obveznosti v skladu z določili te pogodbe glede količin,</w:t>
      </w:r>
    </w:p>
    <w:p w14:paraId="137FBA45" w14:textId="77777777" w:rsidR="00503FBF" w:rsidRPr="00EC6778" w:rsidRDefault="00503FBF" w:rsidP="00D43591">
      <w:pPr>
        <w:numPr>
          <w:ilvl w:val="0"/>
          <w:numId w:val="13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v primeru, da kvaliteta predmeta pogodbe ali rok uporabnosti dobavljenega blaga ne ustreza pogojem iz javnega naročila,</w:t>
      </w:r>
    </w:p>
    <w:p w14:paraId="44FBA02B" w14:textId="043C59EE" w:rsidR="001B1132" w:rsidRPr="00EC6778" w:rsidRDefault="001B1132" w:rsidP="00D43591">
      <w:pPr>
        <w:numPr>
          <w:ilvl w:val="0"/>
          <w:numId w:val="13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v primeru, da dobavitelj krši določbe te pogodbe,</w:t>
      </w:r>
    </w:p>
    <w:p w14:paraId="26199726" w14:textId="77777777" w:rsidR="00503FBF" w:rsidRPr="00EC6778" w:rsidRDefault="00503FBF" w:rsidP="00D43591">
      <w:pPr>
        <w:numPr>
          <w:ilvl w:val="0"/>
          <w:numId w:val="13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v primeru, da ponudnik ne predloži zahtevane dokumentacije pred zamenjavo podizvajalca.</w:t>
      </w:r>
    </w:p>
    <w:p w14:paraId="06C39518" w14:textId="77777777" w:rsidR="004A4B77" w:rsidRPr="00EC6778" w:rsidRDefault="004A4B77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14:paraId="341453B8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 xml:space="preserve">člen </w:t>
      </w:r>
    </w:p>
    <w:p w14:paraId="0ADC769D" w14:textId="77777777" w:rsidR="00503FBF" w:rsidRPr="00EC6778" w:rsidRDefault="00503FBF" w:rsidP="00503FB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14:paraId="46BF246D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Protikorupcijska klavzula:</w:t>
      </w:r>
    </w:p>
    <w:p w14:paraId="2DE536B3" w14:textId="77777777" w:rsidR="00503FBF" w:rsidRPr="00EC6778" w:rsidRDefault="00503FBF" w:rsidP="00503FBF">
      <w:pPr>
        <w:pStyle w:val="Navadensplet"/>
        <w:spacing w:before="0" w:beforeAutospacing="0" w:after="0" w:afterAutospacing="0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Če v zvezi s to pogodbo,  kdo v imenu ali na račun druge pogodbene stranke, predstavniku naročnika obljubi, ponudi ali da kakšno nedovoljeno korist za: </w:t>
      </w:r>
    </w:p>
    <w:p w14:paraId="4D704758" w14:textId="77777777" w:rsidR="00503FBF" w:rsidRPr="00EC6778" w:rsidRDefault="00503FBF" w:rsidP="00BA03CF">
      <w:pPr>
        <w:pStyle w:val="Navadensplet"/>
        <w:numPr>
          <w:ilvl w:val="1"/>
          <w:numId w:val="21"/>
        </w:numPr>
        <w:spacing w:before="0" w:beforeAutospacing="0" w:after="0" w:afterAutospacing="0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pridobitev posla ali </w:t>
      </w:r>
    </w:p>
    <w:p w14:paraId="676DDE66" w14:textId="77777777" w:rsidR="00503FBF" w:rsidRPr="00EC6778" w:rsidRDefault="00503FBF" w:rsidP="00BA03CF">
      <w:pPr>
        <w:pStyle w:val="Navadensplet"/>
        <w:numPr>
          <w:ilvl w:val="1"/>
          <w:numId w:val="21"/>
        </w:numPr>
        <w:spacing w:before="0" w:beforeAutospacing="0" w:after="0" w:afterAutospacing="0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za sklenitev posla pod ugodnejšimi pogoji ali </w:t>
      </w:r>
    </w:p>
    <w:p w14:paraId="7CF9CA50" w14:textId="77777777" w:rsidR="00503FBF" w:rsidRPr="00EC6778" w:rsidRDefault="00503FBF" w:rsidP="00BA03CF">
      <w:pPr>
        <w:pStyle w:val="Navadensplet"/>
        <w:numPr>
          <w:ilvl w:val="1"/>
          <w:numId w:val="21"/>
        </w:numPr>
        <w:spacing w:before="0" w:beforeAutospacing="0" w:after="0" w:afterAutospacing="0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za opustitev dolžnega nadzora nad izvajanjem pogodbenih obveznosti ali </w:t>
      </w:r>
    </w:p>
    <w:p w14:paraId="15D36869" w14:textId="77777777" w:rsidR="00503FBF" w:rsidRPr="00EC6778" w:rsidRDefault="00503FBF" w:rsidP="00BA03CF">
      <w:pPr>
        <w:numPr>
          <w:ilvl w:val="1"/>
          <w:numId w:val="21"/>
        </w:numPr>
        <w:tabs>
          <w:tab w:val="left" w:pos="993"/>
          <w:tab w:val="left" w:pos="1560"/>
        </w:tabs>
        <w:rPr>
          <w:rFonts w:ascii="Arial Narrow" w:hAnsi="Arial Narrow"/>
        </w:rPr>
      </w:pPr>
      <w:r w:rsidRPr="00EC6778">
        <w:rPr>
          <w:rFonts w:ascii="Arial Narrow" w:hAnsi="Arial Narrow"/>
        </w:rPr>
        <w:t>za drugo ravnanje ali opustitev, s katerim je naročniku povzročena škoda ali je omogočena pridobitev nedovoljene koristi predstavniku naročnika drugi pogodbeni stranki ali njenemu predstavniku, zastopniku, posredniku, je ta pogodba nična.</w:t>
      </w:r>
    </w:p>
    <w:p w14:paraId="183B6F85" w14:textId="77777777" w:rsidR="004A4B77" w:rsidRPr="00EC6778" w:rsidRDefault="004A4B77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14:paraId="288672F6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člen</w:t>
      </w:r>
    </w:p>
    <w:p w14:paraId="48F515D1" w14:textId="77777777" w:rsidR="00503FBF" w:rsidRPr="00EC6778" w:rsidRDefault="00503FBF" w:rsidP="00503FB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14:paraId="7D52D394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Socialna klavzula:</w:t>
      </w:r>
    </w:p>
    <w:p w14:paraId="6D8BE11B" w14:textId="7109476E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Pogodba preneha veljati, če je naročnik seznanjen, da je pristojni državni organ ali sodišče s pravnomočno odločitvijo </w:t>
      </w:r>
      <w:r w:rsidR="00DE643C" w:rsidRPr="00EC6778">
        <w:rPr>
          <w:rFonts w:ascii="Arial Narrow" w:hAnsi="Arial Narrow"/>
        </w:rPr>
        <w:t xml:space="preserve">ugotovilo kršitev delovne, </w:t>
      </w:r>
      <w:proofErr w:type="spellStart"/>
      <w:r w:rsidR="00DE643C" w:rsidRPr="00EC6778">
        <w:rPr>
          <w:rFonts w:ascii="Arial Narrow" w:hAnsi="Arial Narrow"/>
        </w:rPr>
        <w:t>okoljske</w:t>
      </w:r>
      <w:proofErr w:type="spellEnd"/>
      <w:r w:rsidR="00DE643C" w:rsidRPr="00EC6778">
        <w:rPr>
          <w:rFonts w:ascii="Arial Narrow" w:hAnsi="Arial Narrow"/>
        </w:rPr>
        <w:t xml:space="preserve"> </w:t>
      </w:r>
      <w:r w:rsidRPr="00EC6778">
        <w:rPr>
          <w:rFonts w:ascii="Arial Narrow" w:hAnsi="Arial Narrow"/>
        </w:rPr>
        <w:t>ali socialne zakonodaje s strani izvajalca pogodbe o izvedbi javnega naročila ali njegovega podizvajalca.</w:t>
      </w:r>
    </w:p>
    <w:p w14:paraId="2A47AAE4" w14:textId="77777777" w:rsidR="00792800" w:rsidRPr="00EC6778" w:rsidRDefault="00792800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1A73BDD4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t>člen</w:t>
      </w:r>
    </w:p>
    <w:p w14:paraId="65462F0D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5087F909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Morebitna nesoglasja bosta pogodbeni stranki reševali  sporazumno. </w:t>
      </w:r>
    </w:p>
    <w:p w14:paraId="0B69BD04" w14:textId="777487E5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V kolikor se o nastalem sporu ne bi mogli dogovoriti, je pristojno  za reševanje  sporov iz te pogodbe sodišče v Ljubljani.</w:t>
      </w:r>
      <w:r w:rsidR="006C15C0" w:rsidRPr="00EC6778">
        <w:rPr>
          <w:rFonts w:ascii="Arial Narrow" w:hAnsi="Arial Narrow"/>
        </w:rPr>
        <w:t xml:space="preserve"> Spor se bo reševal po slovenskem pravu.</w:t>
      </w:r>
    </w:p>
    <w:p w14:paraId="728507C2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Pri razlagi pogodbenih določil in reševanju sporov iz te pogodbe se upošteva:</w:t>
      </w:r>
    </w:p>
    <w:p w14:paraId="74879E5A" w14:textId="77777777" w:rsidR="00503FBF" w:rsidRPr="00EC6778" w:rsidRDefault="00503FBF" w:rsidP="00D43591">
      <w:pPr>
        <w:numPr>
          <w:ilvl w:val="0"/>
          <w:numId w:val="11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razpisna in ponudbena dokumentacija,</w:t>
      </w:r>
    </w:p>
    <w:p w14:paraId="11D2CCB9" w14:textId="77777777" w:rsidR="00503FBF" w:rsidRPr="00EC6778" w:rsidRDefault="00503FBF" w:rsidP="00D43591">
      <w:pPr>
        <w:numPr>
          <w:ilvl w:val="0"/>
          <w:numId w:val="11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 priloge, ki so sestavni del te pogodbe,</w:t>
      </w:r>
    </w:p>
    <w:p w14:paraId="5F048995" w14:textId="77777777" w:rsidR="00503FBF" w:rsidRPr="00EC6778" w:rsidRDefault="00503FBF" w:rsidP="00D43591">
      <w:pPr>
        <w:numPr>
          <w:ilvl w:val="0"/>
          <w:numId w:val="11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druga dokumentacija v zvezi s to pogodbo in</w:t>
      </w:r>
    </w:p>
    <w:p w14:paraId="2810F8D8" w14:textId="2E2751A8" w:rsidR="006C15C0" w:rsidRPr="00EC6778" w:rsidRDefault="006C15C0" w:rsidP="00D43591">
      <w:pPr>
        <w:numPr>
          <w:ilvl w:val="0"/>
          <w:numId w:val="11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dokumentacija v zvezi z oddajo naročila ter</w:t>
      </w:r>
    </w:p>
    <w:p w14:paraId="4C1EF1B2" w14:textId="77777777" w:rsidR="00503FBF" w:rsidRPr="00EC6778" w:rsidRDefault="00503FBF" w:rsidP="00D43591">
      <w:pPr>
        <w:numPr>
          <w:ilvl w:val="0"/>
          <w:numId w:val="11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Obligacijski zakonik.</w:t>
      </w:r>
    </w:p>
    <w:p w14:paraId="5A2B07F6" w14:textId="77777777" w:rsidR="00503FBF" w:rsidRPr="00EC6778" w:rsidRDefault="00503FBF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14:paraId="02BDAB7C" w14:textId="77777777" w:rsidR="00077E93" w:rsidRPr="00EC6778" w:rsidRDefault="00077E93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14:paraId="3FDD6174" w14:textId="77777777" w:rsidR="00503FBF" w:rsidRPr="00EC6778" w:rsidRDefault="00503FBF" w:rsidP="00BA03CF">
      <w:pPr>
        <w:numPr>
          <w:ilvl w:val="0"/>
          <w:numId w:val="23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EC6778">
        <w:rPr>
          <w:rFonts w:ascii="Arial Narrow" w:hAnsi="Arial Narrow"/>
          <w:b/>
        </w:rPr>
        <w:lastRenderedPageBreak/>
        <w:t>člen</w:t>
      </w:r>
    </w:p>
    <w:p w14:paraId="6EB97FD6" w14:textId="77777777" w:rsidR="002A2C71" w:rsidRPr="00EC6778" w:rsidRDefault="002A2C71" w:rsidP="006C15C0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bCs/>
        </w:rPr>
      </w:pPr>
    </w:p>
    <w:p w14:paraId="5D6A280E" w14:textId="0C063B54" w:rsidR="002A2C71" w:rsidRPr="00EC6778" w:rsidRDefault="006C15C0" w:rsidP="006C15C0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 xml:space="preserve">Pogodba je napisana v treh (3) enakih izvodih, od katerih prejme naročnik dva (2) izvoda in dobavitelj en (1) izvod. </w:t>
      </w:r>
    </w:p>
    <w:p w14:paraId="661EBC70" w14:textId="77777777" w:rsidR="00DE643C" w:rsidRPr="00EC6778" w:rsidRDefault="00DE643C" w:rsidP="006C15C0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736A92BD" w14:textId="77777777" w:rsidR="006C15C0" w:rsidRPr="00EC6778" w:rsidRDefault="006C15C0" w:rsidP="002A2C71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E28D4" w:rsidRPr="00EC6778" w14:paraId="5513DB57" w14:textId="77777777" w:rsidTr="00A70CF4">
        <w:tc>
          <w:tcPr>
            <w:tcW w:w="4606" w:type="dxa"/>
          </w:tcPr>
          <w:p w14:paraId="4C8F8FE8" w14:textId="77777777" w:rsidR="002A2C71" w:rsidRPr="00EC6778" w:rsidRDefault="002A2C71" w:rsidP="00A70CF4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>Datum:</w:t>
            </w:r>
          </w:p>
        </w:tc>
        <w:tc>
          <w:tcPr>
            <w:tcW w:w="4606" w:type="dxa"/>
          </w:tcPr>
          <w:p w14:paraId="3A90838F" w14:textId="77777777" w:rsidR="002A2C71" w:rsidRPr="00EC6778" w:rsidRDefault="002A2C71" w:rsidP="00A70CF4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>Datum:</w:t>
            </w:r>
          </w:p>
        </w:tc>
      </w:tr>
      <w:tr w:rsidR="00BE28D4" w:rsidRPr="00EC6778" w14:paraId="0665FC4C" w14:textId="77777777" w:rsidTr="00A70CF4">
        <w:tc>
          <w:tcPr>
            <w:tcW w:w="4606" w:type="dxa"/>
          </w:tcPr>
          <w:p w14:paraId="75D28300" w14:textId="77777777" w:rsidR="002A2C71" w:rsidRPr="00EC6778" w:rsidRDefault="002A2C71" w:rsidP="00A70CF4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>Številka:</w:t>
            </w:r>
          </w:p>
        </w:tc>
        <w:tc>
          <w:tcPr>
            <w:tcW w:w="4606" w:type="dxa"/>
          </w:tcPr>
          <w:p w14:paraId="27F89482" w14:textId="77777777" w:rsidR="002A2C71" w:rsidRPr="00EC6778" w:rsidRDefault="002A2C71" w:rsidP="00A70CF4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 xml:space="preserve">Številka: </w:t>
            </w:r>
          </w:p>
        </w:tc>
      </w:tr>
      <w:tr w:rsidR="00BE28D4" w:rsidRPr="00EC6778" w14:paraId="3C4BB312" w14:textId="77777777" w:rsidTr="00A70CF4">
        <w:tc>
          <w:tcPr>
            <w:tcW w:w="4606" w:type="dxa"/>
          </w:tcPr>
          <w:p w14:paraId="118CA483" w14:textId="77777777" w:rsidR="002A2C71" w:rsidRPr="00EC6778" w:rsidRDefault="002A2C71" w:rsidP="00A70CF4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4606" w:type="dxa"/>
          </w:tcPr>
          <w:p w14:paraId="5B8FF235" w14:textId="77777777" w:rsidR="002A2C71" w:rsidRPr="00EC6778" w:rsidRDefault="002A2C71" w:rsidP="00A70CF4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</w:tr>
      <w:tr w:rsidR="00BE28D4" w:rsidRPr="00EC6778" w14:paraId="32DE0F98" w14:textId="77777777" w:rsidTr="00A70CF4">
        <w:tc>
          <w:tcPr>
            <w:tcW w:w="4606" w:type="dxa"/>
          </w:tcPr>
          <w:p w14:paraId="3F218EE2" w14:textId="77777777" w:rsidR="002A2C71" w:rsidRPr="00EC6778" w:rsidRDefault="002A2C71" w:rsidP="00A70CF4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  <w:b/>
              </w:rPr>
              <w:t>DOBAVITELJ:</w:t>
            </w:r>
          </w:p>
        </w:tc>
        <w:tc>
          <w:tcPr>
            <w:tcW w:w="4606" w:type="dxa"/>
          </w:tcPr>
          <w:p w14:paraId="057349AC" w14:textId="77777777" w:rsidR="002A2C71" w:rsidRPr="00EC6778" w:rsidRDefault="002A2C71" w:rsidP="00A70CF4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  <w:b/>
              </w:rPr>
              <w:t>NAROČNIK:</w:t>
            </w:r>
          </w:p>
        </w:tc>
      </w:tr>
      <w:tr w:rsidR="00BE28D4" w:rsidRPr="00EC6778" w14:paraId="4CA2F36B" w14:textId="77777777" w:rsidTr="00A70CF4">
        <w:tc>
          <w:tcPr>
            <w:tcW w:w="4606" w:type="dxa"/>
          </w:tcPr>
          <w:p w14:paraId="0C091855" w14:textId="77777777" w:rsidR="002A2C71" w:rsidRPr="00EC6778" w:rsidRDefault="002A2C71" w:rsidP="00A70CF4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4606" w:type="dxa"/>
          </w:tcPr>
          <w:p w14:paraId="53F72DC0" w14:textId="77777777" w:rsidR="002A2C71" w:rsidRPr="00EC6778" w:rsidRDefault="002A2C71" w:rsidP="00A70CF4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>UNIVERZITETNI KLINIČNI CENTER LJUBLJANA</w:t>
            </w:r>
          </w:p>
        </w:tc>
      </w:tr>
      <w:tr w:rsidR="00BE28D4" w:rsidRPr="00EC6778" w14:paraId="3C75708F" w14:textId="77777777" w:rsidTr="00A70CF4">
        <w:tc>
          <w:tcPr>
            <w:tcW w:w="4606" w:type="dxa"/>
          </w:tcPr>
          <w:p w14:paraId="22613374" w14:textId="77777777" w:rsidR="002A2C71" w:rsidRPr="00EC6778" w:rsidRDefault="002A2C71" w:rsidP="00A70CF4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4606" w:type="dxa"/>
          </w:tcPr>
          <w:p w14:paraId="05FFABFB" w14:textId="6125D60F" w:rsidR="002A2C71" w:rsidRPr="00EC6778" w:rsidRDefault="007214AE" w:rsidP="007214AE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 xml:space="preserve">v. d. generalnega direktorja </w:t>
            </w:r>
          </w:p>
        </w:tc>
      </w:tr>
      <w:tr w:rsidR="002A2C71" w:rsidRPr="00EC6778" w14:paraId="5F933455" w14:textId="77777777" w:rsidTr="00A70CF4">
        <w:tc>
          <w:tcPr>
            <w:tcW w:w="4606" w:type="dxa"/>
          </w:tcPr>
          <w:p w14:paraId="006BF685" w14:textId="77777777" w:rsidR="002A2C71" w:rsidRPr="00EC6778" w:rsidRDefault="002A2C71" w:rsidP="00A70CF4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4606" w:type="dxa"/>
          </w:tcPr>
          <w:p w14:paraId="48DCF441" w14:textId="28585E49" w:rsidR="002A2C71" w:rsidRPr="00EC6778" w:rsidRDefault="007214AE" w:rsidP="00A70CF4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EC6778">
              <w:rPr>
                <w:rFonts w:ascii="Arial Narrow" w:hAnsi="Arial Narrow"/>
              </w:rPr>
              <w:t>Jože Golobič, univ. dipl. prav.</w:t>
            </w:r>
          </w:p>
        </w:tc>
      </w:tr>
    </w:tbl>
    <w:p w14:paraId="2D4B9A90" w14:textId="77777777" w:rsidR="002A2C71" w:rsidRPr="00EC6778" w:rsidRDefault="002A2C71" w:rsidP="002A2C71">
      <w:pPr>
        <w:tabs>
          <w:tab w:val="left" w:pos="993"/>
          <w:tab w:val="left" w:pos="1560"/>
        </w:tabs>
        <w:rPr>
          <w:rFonts w:ascii="Arial Narrow" w:hAnsi="Arial Narrow"/>
        </w:rPr>
      </w:pPr>
    </w:p>
    <w:p w14:paraId="48755F8D" w14:textId="77777777" w:rsidR="002A2C71" w:rsidRPr="00EC6778" w:rsidRDefault="002A2C71" w:rsidP="00503FBF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59DF8AE0" w14:textId="77777777" w:rsidR="00792800" w:rsidRPr="00EC6778" w:rsidRDefault="00792800">
      <w:pPr>
        <w:rPr>
          <w:rFonts w:ascii="Arial Narrow" w:hAnsi="Arial Narrow"/>
        </w:rPr>
      </w:pPr>
      <w:r w:rsidRPr="00EC6778">
        <w:rPr>
          <w:rFonts w:ascii="Arial Narrow" w:hAnsi="Arial Narrow"/>
        </w:rPr>
        <w:br w:type="page"/>
      </w:r>
    </w:p>
    <w:p w14:paraId="6FDF875E" w14:textId="5800937D" w:rsidR="00503FBF" w:rsidRPr="00EC6778" w:rsidRDefault="00503FBF" w:rsidP="007E23DE">
      <w:pPr>
        <w:keepNext/>
        <w:keepLines/>
        <w:pBdr>
          <w:top w:val="single" w:sz="8" w:space="1" w:color="auto"/>
          <w:left w:val="single" w:sz="8" w:space="31" w:color="auto"/>
          <w:bottom w:val="single" w:sz="8" w:space="1" w:color="auto"/>
          <w:right w:val="single" w:sz="8" w:space="4" w:color="auto"/>
        </w:pBdr>
        <w:spacing w:line="200" w:lineRule="atLeast"/>
        <w:ind w:left="835"/>
        <w:jc w:val="both"/>
        <w:outlineLvl w:val="2"/>
        <w:rPr>
          <w:rFonts w:ascii="Arial Narrow" w:hAnsi="Arial Narrow"/>
          <w:b/>
          <w:spacing w:val="-6"/>
          <w:kern w:val="20"/>
        </w:rPr>
      </w:pPr>
      <w:bookmarkStart w:id="0" w:name="_GoBack"/>
      <w:bookmarkEnd w:id="0"/>
      <w:r w:rsidRPr="00EC6778">
        <w:rPr>
          <w:rFonts w:ascii="Arial Narrow" w:hAnsi="Arial Narrow"/>
          <w:b/>
          <w:spacing w:val="-6"/>
          <w:kern w:val="20"/>
        </w:rPr>
        <w:lastRenderedPageBreak/>
        <w:t xml:space="preserve">Priloga 1 </w:t>
      </w:r>
      <w:r w:rsidR="00717AAA" w:rsidRPr="00EC6778">
        <w:rPr>
          <w:rFonts w:ascii="Arial Narrow" w:hAnsi="Arial Narrow"/>
          <w:b/>
          <w:spacing w:val="-6"/>
          <w:kern w:val="20"/>
        </w:rPr>
        <w:tab/>
      </w:r>
      <w:r w:rsidR="00717AAA" w:rsidRPr="00EC6778">
        <w:rPr>
          <w:rFonts w:ascii="Arial Narrow" w:hAnsi="Arial Narrow"/>
          <w:b/>
          <w:spacing w:val="-6"/>
          <w:kern w:val="20"/>
        </w:rPr>
        <w:tab/>
      </w:r>
      <w:r w:rsidR="00717AAA" w:rsidRPr="00EC6778">
        <w:rPr>
          <w:rFonts w:ascii="Arial Narrow" w:hAnsi="Arial Narrow"/>
          <w:b/>
          <w:spacing w:val="-6"/>
          <w:kern w:val="20"/>
        </w:rPr>
        <w:tab/>
      </w:r>
      <w:r w:rsidR="00717AAA" w:rsidRPr="00EC6778">
        <w:rPr>
          <w:rFonts w:ascii="Arial Narrow" w:hAnsi="Arial Narrow"/>
          <w:b/>
          <w:spacing w:val="-6"/>
          <w:kern w:val="20"/>
        </w:rPr>
        <w:tab/>
      </w:r>
      <w:r w:rsidR="00717AAA" w:rsidRPr="00EC6778">
        <w:rPr>
          <w:rFonts w:ascii="Arial Narrow" w:hAnsi="Arial Narrow"/>
          <w:b/>
          <w:spacing w:val="-6"/>
          <w:kern w:val="20"/>
        </w:rPr>
        <w:tab/>
      </w:r>
      <w:r w:rsidR="00717AAA" w:rsidRPr="00EC6778">
        <w:rPr>
          <w:rFonts w:ascii="Arial Narrow" w:hAnsi="Arial Narrow"/>
          <w:b/>
          <w:spacing w:val="-6"/>
          <w:kern w:val="20"/>
        </w:rPr>
        <w:tab/>
      </w:r>
      <w:r w:rsidRPr="00EC6778">
        <w:rPr>
          <w:rFonts w:ascii="Arial Narrow" w:hAnsi="Arial Narrow"/>
          <w:b/>
          <w:spacing w:val="-6"/>
          <w:kern w:val="20"/>
        </w:rPr>
        <w:t>Specifik</w:t>
      </w:r>
      <w:r w:rsidR="00717AAA" w:rsidRPr="00EC6778">
        <w:rPr>
          <w:rFonts w:ascii="Arial Narrow" w:hAnsi="Arial Narrow"/>
          <w:b/>
          <w:spacing w:val="-6"/>
          <w:kern w:val="20"/>
        </w:rPr>
        <w:t>acija predmeta pogodbe s cenikom</w:t>
      </w:r>
    </w:p>
    <w:p w14:paraId="6D5912BD" w14:textId="77777777" w:rsidR="00503FBF" w:rsidRPr="00EC6778" w:rsidRDefault="00503FBF" w:rsidP="00503FBF">
      <w:pPr>
        <w:jc w:val="both"/>
        <w:rPr>
          <w:rFonts w:ascii="Arial Narrow" w:hAnsi="Arial Narrow"/>
        </w:rPr>
      </w:pPr>
    </w:p>
    <w:p w14:paraId="0D30C497" w14:textId="77777777" w:rsidR="00503FBF" w:rsidRPr="00EC6778" w:rsidRDefault="00503FBF" w:rsidP="00503FBF">
      <w:pPr>
        <w:jc w:val="both"/>
        <w:rPr>
          <w:rFonts w:ascii="Arial Narrow" w:hAnsi="Arial Narrow"/>
        </w:rPr>
      </w:pPr>
    </w:p>
    <w:p w14:paraId="22F285F0" w14:textId="7777777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Opomba:</w:t>
      </w:r>
    </w:p>
    <w:p w14:paraId="4D08FAB0" w14:textId="77777777" w:rsidR="00503FBF" w:rsidRPr="00EC6778" w:rsidRDefault="00503FBF" w:rsidP="00503FBF">
      <w:pPr>
        <w:jc w:val="both"/>
        <w:rPr>
          <w:rFonts w:ascii="Arial Narrow" w:hAnsi="Arial Narrow"/>
        </w:rPr>
      </w:pPr>
    </w:p>
    <w:p w14:paraId="6C861C1C" w14:textId="41D48687" w:rsidR="00503FBF" w:rsidRPr="00EC6778" w:rsidRDefault="00503FBF" w:rsidP="00503FBF">
      <w:pPr>
        <w:jc w:val="both"/>
        <w:rPr>
          <w:rFonts w:ascii="Arial Narrow" w:hAnsi="Arial Narrow"/>
        </w:rPr>
      </w:pPr>
      <w:r w:rsidRPr="00EC6778">
        <w:rPr>
          <w:rFonts w:ascii="Arial Narrow" w:hAnsi="Arial Narrow"/>
        </w:rPr>
        <w:t>Specifikacijo predmeta pogodbe s cenikom bo izdelal naročnik po pravnomočnosti izbora in sicer na o</w:t>
      </w:r>
      <w:r w:rsidR="00EC6778">
        <w:rPr>
          <w:rFonts w:ascii="Arial Narrow" w:hAnsi="Arial Narrow"/>
        </w:rPr>
        <w:t xml:space="preserve">snovi izbranih ponudb za sklope. </w:t>
      </w:r>
    </w:p>
    <w:p w14:paraId="6FF146C5" w14:textId="77777777" w:rsidR="005C1DFF" w:rsidRPr="00EC6778" w:rsidRDefault="005C1DFF" w:rsidP="00503FBF">
      <w:pPr>
        <w:jc w:val="both"/>
        <w:rPr>
          <w:rFonts w:ascii="Arial Narrow" w:hAnsi="Arial Narrow"/>
        </w:rPr>
      </w:pPr>
    </w:p>
    <w:p w14:paraId="1634E34A" w14:textId="1D484B72" w:rsidR="00503FBF" w:rsidRPr="00BE28D4" w:rsidRDefault="00503FBF" w:rsidP="00503FBF">
      <w:pPr>
        <w:tabs>
          <w:tab w:val="left" w:pos="993"/>
          <w:tab w:val="left" w:pos="1560"/>
        </w:tabs>
        <w:rPr>
          <w:rFonts w:ascii="Arial Narrow" w:hAnsi="Arial Narrow"/>
          <w:b/>
          <w:i/>
          <w:sz w:val="20"/>
          <w:szCs w:val="20"/>
        </w:rPr>
      </w:pPr>
    </w:p>
    <w:sectPr w:rsidR="00503FBF" w:rsidRPr="00BE28D4" w:rsidSect="00BC4ACC">
      <w:headerReference w:type="default" r:id="rId8"/>
      <w:footerReference w:type="default" r:id="rId9"/>
      <w:footerReference w:type="first" r:id="rId10"/>
      <w:pgSz w:w="11906" w:h="16838" w:code="9"/>
      <w:pgMar w:top="3119" w:right="1021" w:bottom="85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3EDE4" w14:textId="77777777" w:rsidR="00345006" w:rsidRDefault="00345006">
      <w:r>
        <w:separator/>
      </w:r>
    </w:p>
  </w:endnote>
  <w:endnote w:type="continuationSeparator" w:id="0">
    <w:p w14:paraId="0CCE061F" w14:textId="77777777" w:rsidR="00345006" w:rsidRDefault="0034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368B4979" w14:textId="77777777" w:rsidR="00260107" w:rsidRPr="00936DB7" w:rsidRDefault="00260107">
        <w:pPr>
          <w:pStyle w:val="Noga"/>
          <w:jc w:val="center"/>
          <w:rPr>
            <w:rFonts w:ascii="Arial Narrow" w:hAnsi="Arial Narrow"/>
          </w:rPr>
        </w:pPr>
        <w:r w:rsidRPr="00936DB7">
          <w:rPr>
            <w:rFonts w:ascii="Arial Narrow" w:hAnsi="Arial Narrow"/>
          </w:rPr>
          <w:fldChar w:fldCharType="begin"/>
        </w:r>
        <w:r w:rsidRPr="00936DB7">
          <w:rPr>
            <w:rFonts w:ascii="Arial Narrow" w:hAnsi="Arial Narrow"/>
          </w:rPr>
          <w:instrText>PAGE   \* MERGEFORMAT</w:instrText>
        </w:r>
        <w:r w:rsidRPr="00936DB7">
          <w:rPr>
            <w:rFonts w:ascii="Arial Narrow" w:hAnsi="Arial Narrow"/>
          </w:rPr>
          <w:fldChar w:fldCharType="separate"/>
        </w:r>
        <w:r w:rsidR="007A07CD">
          <w:rPr>
            <w:rFonts w:ascii="Arial Narrow" w:hAnsi="Arial Narrow"/>
            <w:noProof/>
          </w:rPr>
          <w:t>9</w:t>
        </w:r>
        <w:r w:rsidRPr="00936DB7">
          <w:rPr>
            <w:rFonts w:ascii="Arial Narrow" w:hAnsi="Arial Narrow"/>
          </w:rPr>
          <w:fldChar w:fldCharType="end"/>
        </w:r>
      </w:p>
    </w:sdtContent>
  </w:sdt>
  <w:p w14:paraId="188E87B1" w14:textId="77777777" w:rsidR="00260107" w:rsidRDefault="00260107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AEF32" w14:textId="7AC2B0A0" w:rsidR="00260107" w:rsidRDefault="00260107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260107" w:rsidRPr="003B5B2F" w:rsidRDefault="00260107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730097" w14:textId="77777777" w:rsidR="00345006" w:rsidRDefault="00345006">
      <w:r>
        <w:separator/>
      </w:r>
    </w:p>
  </w:footnote>
  <w:footnote w:type="continuationSeparator" w:id="0">
    <w:p w14:paraId="3DED13C1" w14:textId="77777777" w:rsidR="00345006" w:rsidRDefault="00345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C9279" w14:textId="77777777" w:rsidR="00260107" w:rsidRDefault="00260107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  <w:rPr>
        <w:rFonts w:hint="default"/>
      </w:rPr>
    </w:lvl>
  </w:abstractNum>
  <w:abstractNum w:abstractNumId="4" w15:restartNumberingAfterBreak="0">
    <w:nsid w:val="12B84755"/>
    <w:multiLevelType w:val="hybridMultilevel"/>
    <w:tmpl w:val="BAEC7052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179E5"/>
    <w:multiLevelType w:val="hybridMultilevel"/>
    <w:tmpl w:val="70FCF610"/>
    <w:lvl w:ilvl="0" w:tplc="41C24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42505E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8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C6BA0"/>
    <w:multiLevelType w:val="hybridMultilevel"/>
    <w:tmpl w:val="60CC11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94DD9"/>
    <w:multiLevelType w:val="hybridMultilevel"/>
    <w:tmpl w:val="6C1CFCC0"/>
    <w:lvl w:ilvl="0" w:tplc="E68400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42505E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4B2BC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F2059A"/>
    <w:multiLevelType w:val="hybridMultilevel"/>
    <w:tmpl w:val="1E5870A2"/>
    <w:lvl w:ilvl="0" w:tplc="569E624A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0170D0"/>
    <w:multiLevelType w:val="hybridMultilevel"/>
    <w:tmpl w:val="558412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930B0"/>
    <w:multiLevelType w:val="hybridMultilevel"/>
    <w:tmpl w:val="486CBA28"/>
    <w:lvl w:ilvl="0" w:tplc="318E87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60565E"/>
    <w:multiLevelType w:val="hybridMultilevel"/>
    <w:tmpl w:val="536607C4"/>
    <w:lvl w:ilvl="0" w:tplc="591C1D2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1F7F62"/>
    <w:multiLevelType w:val="hybridMultilevel"/>
    <w:tmpl w:val="4BFC9688"/>
    <w:lvl w:ilvl="0" w:tplc="60EC978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  <w:color w:val="auto"/>
      </w:rPr>
    </w:lvl>
    <w:lvl w:ilvl="1" w:tplc="AC06D06E">
      <w:start w:val="10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  <w:color w:val="auto"/>
      </w:rPr>
    </w:lvl>
    <w:lvl w:ilvl="2" w:tplc="59601834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9EA67CA"/>
    <w:multiLevelType w:val="hybridMultilevel"/>
    <w:tmpl w:val="D73E2280"/>
    <w:lvl w:ilvl="0" w:tplc="5C92C0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D16E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A33227C"/>
    <w:multiLevelType w:val="hybridMultilevel"/>
    <w:tmpl w:val="98A6A756"/>
    <w:lvl w:ilvl="0" w:tplc="FE5CB3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60549B"/>
    <w:multiLevelType w:val="hybridMultilevel"/>
    <w:tmpl w:val="F87E8BB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2B22C4"/>
    <w:multiLevelType w:val="hybridMultilevel"/>
    <w:tmpl w:val="9802021A"/>
    <w:lvl w:ilvl="0" w:tplc="0424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04812"/>
    <w:multiLevelType w:val="hybridMultilevel"/>
    <w:tmpl w:val="F68AC07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777959"/>
    <w:multiLevelType w:val="hybridMultilevel"/>
    <w:tmpl w:val="2EF4C9A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9F214A3"/>
    <w:multiLevelType w:val="hybridMultilevel"/>
    <w:tmpl w:val="B44410AC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E63635D"/>
    <w:multiLevelType w:val="hybridMultilevel"/>
    <w:tmpl w:val="5E5EB3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30"/>
  </w:num>
  <w:num w:numId="5">
    <w:abstractNumId w:val="35"/>
  </w:num>
  <w:num w:numId="6">
    <w:abstractNumId w:val="41"/>
  </w:num>
  <w:num w:numId="7">
    <w:abstractNumId w:val="27"/>
  </w:num>
  <w:num w:numId="8">
    <w:abstractNumId w:val="18"/>
  </w:num>
  <w:num w:numId="9">
    <w:abstractNumId w:val="37"/>
  </w:num>
  <w:num w:numId="10">
    <w:abstractNumId w:val="38"/>
  </w:num>
  <w:num w:numId="11">
    <w:abstractNumId w:val="29"/>
  </w:num>
  <w:num w:numId="12">
    <w:abstractNumId w:val="17"/>
  </w:num>
  <w:num w:numId="13">
    <w:abstractNumId w:val="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8"/>
  </w:num>
  <w:num w:numId="19">
    <w:abstractNumId w:val="20"/>
  </w:num>
  <w:num w:numId="20">
    <w:abstractNumId w:val="3"/>
  </w:num>
  <w:num w:numId="21">
    <w:abstractNumId w:val="23"/>
  </w:num>
  <w:num w:numId="22">
    <w:abstractNumId w:val="1"/>
  </w:num>
  <w:num w:numId="23">
    <w:abstractNumId w:val="6"/>
  </w:num>
  <w:num w:numId="24">
    <w:abstractNumId w:val="14"/>
  </w:num>
  <w:num w:numId="25">
    <w:abstractNumId w:val="4"/>
  </w:num>
  <w:num w:numId="26">
    <w:abstractNumId w:val="2"/>
  </w:num>
  <w:num w:numId="27">
    <w:abstractNumId w:val="39"/>
  </w:num>
  <w:num w:numId="28">
    <w:abstractNumId w:val="13"/>
  </w:num>
  <w:num w:numId="2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4"/>
  </w:num>
  <w:num w:numId="35">
    <w:abstractNumId w:val="42"/>
  </w:num>
  <w:num w:numId="36">
    <w:abstractNumId w:val="22"/>
  </w:num>
  <w:num w:numId="37">
    <w:abstractNumId w:val="32"/>
  </w:num>
  <w:num w:numId="38">
    <w:abstractNumId w:val="31"/>
  </w:num>
  <w:num w:numId="39">
    <w:abstractNumId w:val="24"/>
  </w:num>
  <w:num w:numId="40">
    <w:abstractNumId w:val="16"/>
  </w:num>
  <w:num w:numId="41">
    <w:abstractNumId w:val="19"/>
  </w:num>
  <w:num w:numId="42">
    <w:abstractNumId w:val="33"/>
  </w:num>
  <w:num w:numId="43">
    <w:abstractNumId w:val="10"/>
  </w:num>
  <w:num w:numId="44">
    <w:abstractNumId w:val="4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018"/>
    <w:rsid w:val="00000646"/>
    <w:rsid w:val="00000EF3"/>
    <w:rsid w:val="0000124C"/>
    <w:rsid w:val="000013DE"/>
    <w:rsid w:val="00001ACC"/>
    <w:rsid w:val="00001B55"/>
    <w:rsid w:val="000134C7"/>
    <w:rsid w:val="000146C3"/>
    <w:rsid w:val="000177F7"/>
    <w:rsid w:val="000203D3"/>
    <w:rsid w:val="00023654"/>
    <w:rsid w:val="00042CA7"/>
    <w:rsid w:val="00046D18"/>
    <w:rsid w:val="00050472"/>
    <w:rsid w:val="00050DC5"/>
    <w:rsid w:val="000516B6"/>
    <w:rsid w:val="0005196D"/>
    <w:rsid w:val="00051B00"/>
    <w:rsid w:val="00060444"/>
    <w:rsid w:val="000610C4"/>
    <w:rsid w:val="00064D50"/>
    <w:rsid w:val="0006558F"/>
    <w:rsid w:val="00066549"/>
    <w:rsid w:val="00070992"/>
    <w:rsid w:val="00071FEA"/>
    <w:rsid w:val="00073873"/>
    <w:rsid w:val="00073C2B"/>
    <w:rsid w:val="00077E93"/>
    <w:rsid w:val="000804F0"/>
    <w:rsid w:val="00085677"/>
    <w:rsid w:val="00087373"/>
    <w:rsid w:val="000947A9"/>
    <w:rsid w:val="000A142D"/>
    <w:rsid w:val="000A26E9"/>
    <w:rsid w:val="000A4D83"/>
    <w:rsid w:val="000B041C"/>
    <w:rsid w:val="000B1A5F"/>
    <w:rsid w:val="000B2D8A"/>
    <w:rsid w:val="000B6763"/>
    <w:rsid w:val="000B6EF7"/>
    <w:rsid w:val="000C376A"/>
    <w:rsid w:val="000C5DE5"/>
    <w:rsid w:val="000D5A5C"/>
    <w:rsid w:val="000D630A"/>
    <w:rsid w:val="000D7A56"/>
    <w:rsid w:val="000E51F0"/>
    <w:rsid w:val="000F4318"/>
    <w:rsid w:val="000F4B1A"/>
    <w:rsid w:val="001038D2"/>
    <w:rsid w:val="001061EB"/>
    <w:rsid w:val="00106D73"/>
    <w:rsid w:val="001112B8"/>
    <w:rsid w:val="00115788"/>
    <w:rsid w:val="00123D39"/>
    <w:rsid w:val="001242B9"/>
    <w:rsid w:val="00124FCC"/>
    <w:rsid w:val="0012692C"/>
    <w:rsid w:val="00131F62"/>
    <w:rsid w:val="001427DA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6DDD"/>
    <w:rsid w:val="00177091"/>
    <w:rsid w:val="00177B9E"/>
    <w:rsid w:val="00180806"/>
    <w:rsid w:val="00182830"/>
    <w:rsid w:val="00182D58"/>
    <w:rsid w:val="001833CD"/>
    <w:rsid w:val="00185B57"/>
    <w:rsid w:val="001A1938"/>
    <w:rsid w:val="001B1132"/>
    <w:rsid w:val="001B13CB"/>
    <w:rsid w:val="001B3F12"/>
    <w:rsid w:val="001C25C7"/>
    <w:rsid w:val="001D04C7"/>
    <w:rsid w:val="001D2286"/>
    <w:rsid w:val="001D3FCC"/>
    <w:rsid w:val="001D4814"/>
    <w:rsid w:val="001D4B44"/>
    <w:rsid w:val="001D5221"/>
    <w:rsid w:val="001E74A8"/>
    <w:rsid w:val="001E7D99"/>
    <w:rsid w:val="001F03D1"/>
    <w:rsid w:val="001F0D64"/>
    <w:rsid w:val="001F103E"/>
    <w:rsid w:val="001F22D1"/>
    <w:rsid w:val="001F4857"/>
    <w:rsid w:val="0020108B"/>
    <w:rsid w:val="002033BF"/>
    <w:rsid w:val="00207758"/>
    <w:rsid w:val="00210D91"/>
    <w:rsid w:val="0021176B"/>
    <w:rsid w:val="002133CC"/>
    <w:rsid w:val="0022229B"/>
    <w:rsid w:val="00224C51"/>
    <w:rsid w:val="0022766B"/>
    <w:rsid w:val="00233B23"/>
    <w:rsid w:val="00236DC7"/>
    <w:rsid w:val="0024215F"/>
    <w:rsid w:val="00243E61"/>
    <w:rsid w:val="00245340"/>
    <w:rsid w:val="00247932"/>
    <w:rsid w:val="00247B4C"/>
    <w:rsid w:val="00250BEE"/>
    <w:rsid w:val="00252D95"/>
    <w:rsid w:val="002542CC"/>
    <w:rsid w:val="00255455"/>
    <w:rsid w:val="00260107"/>
    <w:rsid w:val="00261C1F"/>
    <w:rsid w:val="002649BA"/>
    <w:rsid w:val="00264FFB"/>
    <w:rsid w:val="002653EB"/>
    <w:rsid w:val="00266E3A"/>
    <w:rsid w:val="00276A50"/>
    <w:rsid w:val="00280EFA"/>
    <w:rsid w:val="002819FA"/>
    <w:rsid w:val="002827E1"/>
    <w:rsid w:val="00284699"/>
    <w:rsid w:val="00286EF3"/>
    <w:rsid w:val="00297477"/>
    <w:rsid w:val="002A2849"/>
    <w:rsid w:val="002A2C71"/>
    <w:rsid w:val="002A34E3"/>
    <w:rsid w:val="002A4EEA"/>
    <w:rsid w:val="002A5119"/>
    <w:rsid w:val="002B2A74"/>
    <w:rsid w:val="002C30A2"/>
    <w:rsid w:val="002C4263"/>
    <w:rsid w:val="002C57A8"/>
    <w:rsid w:val="002D0431"/>
    <w:rsid w:val="002D0708"/>
    <w:rsid w:val="002D0E4C"/>
    <w:rsid w:val="002D4C7A"/>
    <w:rsid w:val="002D5626"/>
    <w:rsid w:val="002D710E"/>
    <w:rsid w:val="002E0262"/>
    <w:rsid w:val="002E141A"/>
    <w:rsid w:val="002E1658"/>
    <w:rsid w:val="002E326B"/>
    <w:rsid w:val="002F5D84"/>
    <w:rsid w:val="00305155"/>
    <w:rsid w:val="003051A9"/>
    <w:rsid w:val="003070B8"/>
    <w:rsid w:val="003110D6"/>
    <w:rsid w:val="00312E98"/>
    <w:rsid w:val="00313222"/>
    <w:rsid w:val="003219E1"/>
    <w:rsid w:val="0032595E"/>
    <w:rsid w:val="00327B93"/>
    <w:rsid w:val="003360DE"/>
    <w:rsid w:val="0034300C"/>
    <w:rsid w:val="003433B0"/>
    <w:rsid w:val="00343727"/>
    <w:rsid w:val="00345006"/>
    <w:rsid w:val="00346A4B"/>
    <w:rsid w:val="0035272A"/>
    <w:rsid w:val="003542FC"/>
    <w:rsid w:val="003601E8"/>
    <w:rsid w:val="00363860"/>
    <w:rsid w:val="0036415A"/>
    <w:rsid w:val="00366DC2"/>
    <w:rsid w:val="00366FFE"/>
    <w:rsid w:val="00370F9A"/>
    <w:rsid w:val="00371F2C"/>
    <w:rsid w:val="00372EC8"/>
    <w:rsid w:val="003742CC"/>
    <w:rsid w:val="00376993"/>
    <w:rsid w:val="00382F36"/>
    <w:rsid w:val="00384FE5"/>
    <w:rsid w:val="00391540"/>
    <w:rsid w:val="00391E4D"/>
    <w:rsid w:val="00392C44"/>
    <w:rsid w:val="00393130"/>
    <w:rsid w:val="00393B9A"/>
    <w:rsid w:val="0039706C"/>
    <w:rsid w:val="003A12A6"/>
    <w:rsid w:val="003A2468"/>
    <w:rsid w:val="003A283E"/>
    <w:rsid w:val="003A577D"/>
    <w:rsid w:val="003B0F91"/>
    <w:rsid w:val="003B4483"/>
    <w:rsid w:val="003B5B2F"/>
    <w:rsid w:val="003C1F9A"/>
    <w:rsid w:val="003C67C2"/>
    <w:rsid w:val="003D1330"/>
    <w:rsid w:val="003D2D20"/>
    <w:rsid w:val="003D3C2B"/>
    <w:rsid w:val="003E62B1"/>
    <w:rsid w:val="003F101E"/>
    <w:rsid w:val="003F5BC6"/>
    <w:rsid w:val="003F67FA"/>
    <w:rsid w:val="003F7338"/>
    <w:rsid w:val="003F7F60"/>
    <w:rsid w:val="00402F85"/>
    <w:rsid w:val="00403141"/>
    <w:rsid w:val="0041498C"/>
    <w:rsid w:val="00417B19"/>
    <w:rsid w:val="004324AB"/>
    <w:rsid w:val="004455E0"/>
    <w:rsid w:val="0044604F"/>
    <w:rsid w:val="00446F70"/>
    <w:rsid w:val="00451D54"/>
    <w:rsid w:val="00466D06"/>
    <w:rsid w:val="00467642"/>
    <w:rsid w:val="00467AD0"/>
    <w:rsid w:val="00474A73"/>
    <w:rsid w:val="00481A1F"/>
    <w:rsid w:val="00483096"/>
    <w:rsid w:val="00484748"/>
    <w:rsid w:val="00491E79"/>
    <w:rsid w:val="00493461"/>
    <w:rsid w:val="004A46E9"/>
    <w:rsid w:val="004A4B77"/>
    <w:rsid w:val="004A58EF"/>
    <w:rsid w:val="004A7E64"/>
    <w:rsid w:val="004B2413"/>
    <w:rsid w:val="004B47E8"/>
    <w:rsid w:val="004B79D8"/>
    <w:rsid w:val="004C1D1D"/>
    <w:rsid w:val="004D2B5F"/>
    <w:rsid w:val="004D403C"/>
    <w:rsid w:val="004D669C"/>
    <w:rsid w:val="004E314C"/>
    <w:rsid w:val="004E342B"/>
    <w:rsid w:val="004E5800"/>
    <w:rsid w:val="004F4B77"/>
    <w:rsid w:val="005032C0"/>
    <w:rsid w:val="0050385F"/>
    <w:rsid w:val="00503FBF"/>
    <w:rsid w:val="00504FA5"/>
    <w:rsid w:val="00506631"/>
    <w:rsid w:val="00510CA8"/>
    <w:rsid w:val="0052184F"/>
    <w:rsid w:val="00522E69"/>
    <w:rsid w:val="005265B3"/>
    <w:rsid w:val="00530B5F"/>
    <w:rsid w:val="00531604"/>
    <w:rsid w:val="0053183F"/>
    <w:rsid w:val="00532AA9"/>
    <w:rsid w:val="00535B85"/>
    <w:rsid w:val="005371E3"/>
    <w:rsid w:val="00537587"/>
    <w:rsid w:val="0054397F"/>
    <w:rsid w:val="00550E8D"/>
    <w:rsid w:val="005523B1"/>
    <w:rsid w:val="00553853"/>
    <w:rsid w:val="00553898"/>
    <w:rsid w:val="00570377"/>
    <w:rsid w:val="00572F43"/>
    <w:rsid w:val="00573CC6"/>
    <w:rsid w:val="0058346D"/>
    <w:rsid w:val="005844C9"/>
    <w:rsid w:val="005950AF"/>
    <w:rsid w:val="00595FFA"/>
    <w:rsid w:val="00596406"/>
    <w:rsid w:val="00596971"/>
    <w:rsid w:val="005A1B75"/>
    <w:rsid w:val="005A21A6"/>
    <w:rsid w:val="005A2FF1"/>
    <w:rsid w:val="005A3DFF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C6163"/>
    <w:rsid w:val="005D07AE"/>
    <w:rsid w:val="005D0DB7"/>
    <w:rsid w:val="005D2365"/>
    <w:rsid w:val="005E0406"/>
    <w:rsid w:val="005E2E4E"/>
    <w:rsid w:val="005E52A9"/>
    <w:rsid w:val="005F1107"/>
    <w:rsid w:val="005F1398"/>
    <w:rsid w:val="005F20CE"/>
    <w:rsid w:val="005F3B94"/>
    <w:rsid w:val="005F3C9C"/>
    <w:rsid w:val="005F48A9"/>
    <w:rsid w:val="00603F2D"/>
    <w:rsid w:val="00610BFA"/>
    <w:rsid w:val="006129E2"/>
    <w:rsid w:val="00612ECC"/>
    <w:rsid w:val="00625625"/>
    <w:rsid w:val="00625C24"/>
    <w:rsid w:val="006301B1"/>
    <w:rsid w:val="006324C2"/>
    <w:rsid w:val="00632F45"/>
    <w:rsid w:val="00633ABC"/>
    <w:rsid w:val="00633CFA"/>
    <w:rsid w:val="0063655F"/>
    <w:rsid w:val="00636ABE"/>
    <w:rsid w:val="00643EF8"/>
    <w:rsid w:val="006443D4"/>
    <w:rsid w:val="00656526"/>
    <w:rsid w:val="006568A9"/>
    <w:rsid w:val="00670EEA"/>
    <w:rsid w:val="006710C3"/>
    <w:rsid w:val="00673391"/>
    <w:rsid w:val="00673695"/>
    <w:rsid w:val="00673730"/>
    <w:rsid w:val="00674097"/>
    <w:rsid w:val="00675C34"/>
    <w:rsid w:val="006831D2"/>
    <w:rsid w:val="006843BE"/>
    <w:rsid w:val="00684D32"/>
    <w:rsid w:val="00690347"/>
    <w:rsid w:val="006A23C1"/>
    <w:rsid w:val="006A3120"/>
    <w:rsid w:val="006A4BF1"/>
    <w:rsid w:val="006B035E"/>
    <w:rsid w:val="006B66BA"/>
    <w:rsid w:val="006C1395"/>
    <w:rsid w:val="006C151F"/>
    <w:rsid w:val="006C15C0"/>
    <w:rsid w:val="006C17D5"/>
    <w:rsid w:val="006C4D4C"/>
    <w:rsid w:val="006D3D95"/>
    <w:rsid w:val="006D4F3D"/>
    <w:rsid w:val="006D57C7"/>
    <w:rsid w:val="006D791C"/>
    <w:rsid w:val="006E2B09"/>
    <w:rsid w:val="006E4E69"/>
    <w:rsid w:val="006E6085"/>
    <w:rsid w:val="006E7F22"/>
    <w:rsid w:val="006F611A"/>
    <w:rsid w:val="00703588"/>
    <w:rsid w:val="00704B01"/>
    <w:rsid w:val="0070628A"/>
    <w:rsid w:val="00706AA1"/>
    <w:rsid w:val="00717AAA"/>
    <w:rsid w:val="007206EA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4357"/>
    <w:rsid w:val="00745ACE"/>
    <w:rsid w:val="007478A1"/>
    <w:rsid w:val="00747B7E"/>
    <w:rsid w:val="00753B89"/>
    <w:rsid w:val="0075429E"/>
    <w:rsid w:val="007547B1"/>
    <w:rsid w:val="00757E1D"/>
    <w:rsid w:val="00763983"/>
    <w:rsid w:val="007672FC"/>
    <w:rsid w:val="00767FBE"/>
    <w:rsid w:val="00772819"/>
    <w:rsid w:val="00772BFF"/>
    <w:rsid w:val="00775AF6"/>
    <w:rsid w:val="00777606"/>
    <w:rsid w:val="0078234D"/>
    <w:rsid w:val="00787DFC"/>
    <w:rsid w:val="007918A4"/>
    <w:rsid w:val="00792800"/>
    <w:rsid w:val="007957A6"/>
    <w:rsid w:val="00795BF7"/>
    <w:rsid w:val="00797D5B"/>
    <w:rsid w:val="007A07CD"/>
    <w:rsid w:val="007A24FD"/>
    <w:rsid w:val="007A2782"/>
    <w:rsid w:val="007A2CE9"/>
    <w:rsid w:val="007A4F1E"/>
    <w:rsid w:val="007A50CE"/>
    <w:rsid w:val="007A5DC3"/>
    <w:rsid w:val="007B3432"/>
    <w:rsid w:val="007B6D2F"/>
    <w:rsid w:val="007C2CED"/>
    <w:rsid w:val="007D2492"/>
    <w:rsid w:val="007D5A84"/>
    <w:rsid w:val="007E1725"/>
    <w:rsid w:val="007E1749"/>
    <w:rsid w:val="007E23DE"/>
    <w:rsid w:val="007E4ECC"/>
    <w:rsid w:val="007F0EF7"/>
    <w:rsid w:val="007F1A60"/>
    <w:rsid w:val="007F1B14"/>
    <w:rsid w:val="007F4D51"/>
    <w:rsid w:val="00800C88"/>
    <w:rsid w:val="008014AF"/>
    <w:rsid w:val="00805D16"/>
    <w:rsid w:val="00810C14"/>
    <w:rsid w:val="0081296F"/>
    <w:rsid w:val="008242BC"/>
    <w:rsid w:val="008253A1"/>
    <w:rsid w:val="00826952"/>
    <w:rsid w:val="008275C1"/>
    <w:rsid w:val="0083388F"/>
    <w:rsid w:val="00834CD7"/>
    <w:rsid w:val="00834DBC"/>
    <w:rsid w:val="00843161"/>
    <w:rsid w:val="0085391F"/>
    <w:rsid w:val="00853C58"/>
    <w:rsid w:val="0085685B"/>
    <w:rsid w:val="008616E6"/>
    <w:rsid w:val="00861D16"/>
    <w:rsid w:val="008644D6"/>
    <w:rsid w:val="00871117"/>
    <w:rsid w:val="0087642E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5650"/>
    <w:rsid w:val="008B58D0"/>
    <w:rsid w:val="008C0194"/>
    <w:rsid w:val="008C024D"/>
    <w:rsid w:val="008C69A6"/>
    <w:rsid w:val="008C6BED"/>
    <w:rsid w:val="008D0233"/>
    <w:rsid w:val="008D1126"/>
    <w:rsid w:val="008D7075"/>
    <w:rsid w:val="008E0C33"/>
    <w:rsid w:val="008E2D75"/>
    <w:rsid w:val="008E6E07"/>
    <w:rsid w:val="008F3DE1"/>
    <w:rsid w:val="008F416C"/>
    <w:rsid w:val="008F5475"/>
    <w:rsid w:val="008F5F64"/>
    <w:rsid w:val="008F6F71"/>
    <w:rsid w:val="00903E1F"/>
    <w:rsid w:val="00906397"/>
    <w:rsid w:val="009067CC"/>
    <w:rsid w:val="00907216"/>
    <w:rsid w:val="009108F4"/>
    <w:rsid w:val="009202A0"/>
    <w:rsid w:val="00923774"/>
    <w:rsid w:val="00923E3E"/>
    <w:rsid w:val="00925507"/>
    <w:rsid w:val="00925960"/>
    <w:rsid w:val="00932EB9"/>
    <w:rsid w:val="009338D7"/>
    <w:rsid w:val="00934AA3"/>
    <w:rsid w:val="0093597A"/>
    <w:rsid w:val="00936DB7"/>
    <w:rsid w:val="009445ED"/>
    <w:rsid w:val="0094529F"/>
    <w:rsid w:val="00950F08"/>
    <w:rsid w:val="009510C1"/>
    <w:rsid w:val="00955475"/>
    <w:rsid w:val="00955725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71B91"/>
    <w:rsid w:val="00974290"/>
    <w:rsid w:val="009746F8"/>
    <w:rsid w:val="0097618D"/>
    <w:rsid w:val="00977CA8"/>
    <w:rsid w:val="00982805"/>
    <w:rsid w:val="0098446A"/>
    <w:rsid w:val="009869D8"/>
    <w:rsid w:val="00992DDD"/>
    <w:rsid w:val="009930CF"/>
    <w:rsid w:val="009933DD"/>
    <w:rsid w:val="00997443"/>
    <w:rsid w:val="00997650"/>
    <w:rsid w:val="009A050C"/>
    <w:rsid w:val="009A42AA"/>
    <w:rsid w:val="009A5043"/>
    <w:rsid w:val="009B06DA"/>
    <w:rsid w:val="009C309F"/>
    <w:rsid w:val="009C391B"/>
    <w:rsid w:val="009C3A99"/>
    <w:rsid w:val="009C5303"/>
    <w:rsid w:val="009D1725"/>
    <w:rsid w:val="009D26BF"/>
    <w:rsid w:val="009D69E8"/>
    <w:rsid w:val="009D7E00"/>
    <w:rsid w:val="009E4948"/>
    <w:rsid w:val="009E5588"/>
    <w:rsid w:val="009E59C9"/>
    <w:rsid w:val="009E6E4F"/>
    <w:rsid w:val="009E7F9C"/>
    <w:rsid w:val="009F36EC"/>
    <w:rsid w:val="009F655C"/>
    <w:rsid w:val="009F6B1E"/>
    <w:rsid w:val="00A04334"/>
    <w:rsid w:val="00A0713F"/>
    <w:rsid w:val="00A079B8"/>
    <w:rsid w:val="00A107AB"/>
    <w:rsid w:val="00A12178"/>
    <w:rsid w:val="00A13B05"/>
    <w:rsid w:val="00A20E33"/>
    <w:rsid w:val="00A23D83"/>
    <w:rsid w:val="00A253F1"/>
    <w:rsid w:val="00A25A48"/>
    <w:rsid w:val="00A26FCF"/>
    <w:rsid w:val="00A30881"/>
    <w:rsid w:val="00A30C2A"/>
    <w:rsid w:val="00A341D9"/>
    <w:rsid w:val="00A40CBD"/>
    <w:rsid w:val="00A47EF6"/>
    <w:rsid w:val="00A52EE0"/>
    <w:rsid w:val="00A5410B"/>
    <w:rsid w:val="00A56194"/>
    <w:rsid w:val="00A56379"/>
    <w:rsid w:val="00A567F8"/>
    <w:rsid w:val="00A70CF4"/>
    <w:rsid w:val="00A70D4E"/>
    <w:rsid w:val="00A81774"/>
    <w:rsid w:val="00A82ACF"/>
    <w:rsid w:val="00A82D6F"/>
    <w:rsid w:val="00A878E0"/>
    <w:rsid w:val="00A87FD3"/>
    <w:rsid w:val="00A9257C"/>
    <w:rsid w:val="00A975BE"/>
    <w:rsid w:val="00AA16BC"/>
    <w:rsid w:val="00AA5088"/>
    <w:rsid w:val="00AA5988"/>
    <w:rsid w:val="00AB7FF4"/>
    <w:rsid w:val="00AC4091"/>
    <w:rsid w:val="00AC5329"/>
    <w:rsid w:val="00AC6B25"/>
    <w:rsid w:val="00AC7843"/>
    <w:rsid w:val="00AD3D00"/>
    <w:rsid w:val="00AE15C1"/>
    <w:rsid w:val="00AE2070"/>
    <w:rsid w:val="00AE2CE9"/>
    <w:rsid w:val="00AF1DF0"/>
    <w:rsid w:val="00AF2181"/>
    <w:rsid w:val="00B0111E"/>
    <w:rsid w:val="00B02254"/>
    <w:rsid w:val="00B06D1F"/>
    <w:rsid w:val="00B10F3D"/>
    <w:rsid w:val="00B14910"/>
    <w:rsid w:val="00B15DE2"/>
    <w:rsid w:val="00B16513"/>
    <w:rsid w:val="00B166F3"/>
    <w:rsid w:val="00B21365"/>
    <w:rsid w:val="00B25726"/>
    <w:rsid w:val="00B3218E"/>
    <w:rsid w:val="00B33CE7"/>
    <w:rsid w:val="00B3491F"/>
    <w:rsid w:val="00B40018"/>
    <w:rsid w:val="00B4073E"/>
    <w:rsid w:val="00B42B36"/>
    <w:rsid w:val="00B47428"/>
    <w:rsid w:val="00B50FEC"/>
    <w:rsid w:val="00B5533C"/>
    <w:rsid w:val="00B5732B"/>
    <w:rsid w:val="00B6017F"/>
    <w:rsid w:val="00B61ACB"/>
    <w:rsid w:val="00B62B7C"/>
    <w:rsid w:val="00B636AE"/>
    <w:rsid w:val="00B6543F"/>
    <w:rsid w:val="00B65FCF"/>
    <w:rsid w:val="00B80434"/>
    <w:rsid w:val="00B8144F"/>
    <w:rsid w:val="00B933FC"/>
    <w:rsid w:val="00B946EB"/>
    <w:rsid w:val="00B9791D"/>
    <w:rsid w:val="00BA03CF"/>
    <w:rsid w:val="00BA05ED"/>
    <w:rsid w:val="00BA083D"/>
    <w:rsid w:val="00BA3828"/>
    <w:rsid w:val="00BA44E5"/>
    <w:rsid w:val="00BB00FA"/>
    <w:rsid w:val="00BB0E58"/>
    <w:rsid w:val="00BB387C"/>
    <w:rsid w:val="00BB5178"/>
    <w:rsid w:val="00BB62EE"/>
    <w:rsid w:val="00BB6C35"/>
    <w:rsid w:val="00BC2558"/>
    <w:rsid w:val="00BC4ACC"/>
    <w:rsid w:val="00BC724C"/>
    <w:rsid w:val="00BD31A7"/>
    <w:rsid w:val="00BD4A1F"/>
    <w:rsid w:val="00BD71E0"/>
    <w:rsid w:val="00BE28D4"/>
    <w:rsid w:val="00BE3966"/>
    <w:rsid w:val="00BE3AAF"/>
    <w:rsid w:val="00BE4C09"/>
    <w:rsid w:val="00BE6AD0"/>
    <w:rsid w:val="00BF491F"/>
    <w:rsid w:val="00BF4B30"/>
    <w:rsid w:val="00BF6B48"/>
    <w:rsid w:val="00C013E1"/>
    <w:rsid w:val="00C035DF"/>
    <w:rsid w:val="00C0427F"/>
    <w:rsid w:val="00C04F35"/>
    <w:rsid w:val="00C106A4"/>
    <w:rsid w:val="00C12EAD"/>
    <w:rsid w:val="00C16598"/>
    <w:rsid w:val="00C165C5"/>
    <w:rsid w:val="00C17E83"/>
    <w:rsid w:val="00C20DDE"/>
    <w:rsid w:val="00C22A72"/>
    <w:rsid w:val="00C236A6"/>
    <w:rsid w:val="00C23C7A"/>
    <w:rsid w:val="00C2481A"/>
    <w:rsid w:val="00C306FD"/>
    <w:rsid w:val="00C31AE3"/>
    <w:rsid w:val="00C35ACB"/>
    <w:rsid w:val="00C379F3"/>
    <w:rsid w:val="00C41E21"/>
    <w:rsid w:val="00C64FF1"/>
    <w:rsid w:val="00C73811"/>
    <w:rsid w:val="00C738E7"/>
    <w:rsid w:val="00C76FB1"/>
    <w:rsid w:val="00C77B5C"/>
    <w:rsid w:val="00C83374"/>
    <w:rsid w:val="00C834C4"/>
    <w:rsid w:val="00C87956"/>
    <w:rsid w:val="00C94C6B"/>
    <w:rsid w:val="00C94CEF"/>
    <w:rsid w:val="00C97023"/>
    <w:rsid w:val="00CA10E8"/>
    <w:rsid w:val="00CA1910"/>
    <w:rsid w:val="00CA470A"/>
    <w:rsid w:val="00CA48FB"/>
    <w:rsid w:val="00CA7C4E"/>
    <w:rsid w:val="00CB07DD"/>
    <w:rsid w:val="00CB1E58"/>
    <w:rsid w:val="00CB2354"/>
    <w:rsid w:val="00CB3774"/>
    <w:rsid w:val="00CB60C3"/>
    <w:rsid w:val="00CB60F0"/>
    <w:rsid w:val="00CB6BAA"/>
    <w:rsid w:val="00CB720C"/>
    <w:rsid w:val="00CC0228"/>
    <w:rsid w:val="00CC562A"/>
    <w:rsid w:val="00CD0E5D"/>
    <w:rsid w:val="00CD3925"/>
    <w:rsid w:val="00CD5BB8"/>
    <w:rsid w:val="00CE2EFA"/>
    <w:rsid w:val="00CE2F91"/>
    <w:rsid w:val="00CE4ED7"/>
    <w:rsid w:val="00CE557A"/>
    <w:rsid w:val="00CE6BDB"/>
    <w:rsid w:val="00D00706"/>
    <w:rsid w:val="00D035F7"/>
    <w:rsid w:val="00D03613"/>
    <w:rsid w:val="00D052F6"/>
    <w:rsid w:val="00D16844"/>
    <w:rsid w:val="00D203D7"/>
    <w:rsid w:val="00D21D94"/>
    <w:rsid w:val="00D249BB"/>
    <w:rsid w:val="00D274CF"/>
    <w:rsid w:val="00D30D1A"/>
    <w:rsid w:val="00D32403"/>
    <w:rsid w:val="00D41731"/>
    <w:rsid w:val="00D43591"/>
    <w:rsid w:val="00D43641"/>
    <w:rsid w:val="00D43F5F"/>
    <w:rsid w:val="00D45096"/>
    <w:rsid w:val="00D45098"/>
    <w:rsid w:val="00D54F95"/>
    <w:rsid w:val="00D55851"/>
    <w:rsid w:val="00D66864"/>
    <w:rsid w:val="00D67A6B"/>
    <w:rsid w:val="00D70058"/>
    <w:rsid w:val="00D77431"/>
    <w:rsid w:val="00D775F3"/>
    <w:rsid w:val="00D808E1"/>
    <w:rsid w:val="00D831BE"/>
    <w:rsid w:val="00DA4290"/>
    <w:rsid w:val="00DA6B43"/>
    <w:rsid w:val="00DA7D7E"/>
    <w:rsid w:val="00DB0167"/>
    <w:rsid w:val="00DB1112"/>
    <w:rsid w:val="00DB3058"/>
    <w:rsid w:val="00DB4D2A"/>
    <w:rsid w:val="00DC0B31"/>
    <w:rsid w:val="00DC6B50"/>
    <w:rsid w:val="00DD2491"/>
    <w:rsid w:val="00DD478E"/>
    <w:rsid w:val="00DD47E8"/>
    <w:rsid w:val="00DD5B32"/>
    <w:rsid w:val="00DE3D00"/>
    <w:rsid w:val="00DE643C"/>
    <w:rsid w:val="00DF599E"/>
    <w:rsid w:val="00DF6B82"/>
    <w:rsid w:val="00DF6D76"/>
    <w:rsid w:val="00DF7B83"/>
    <w:rsid w:val="00E01D07"/>
    <w:rsid w:val="00E045E8"/>
    <w:rsid w:val="00E074B8"/>
    <w:rsid w:val="00E12CBF"/>
    <w:rsid w:val="00E23184"/>
    <w:rsid w:val="00E24844"/>
    <w:rsid w:val="00E252C7"/>
    <w:rsid w:val="00E3224B"/>
    <w:rsid w:val="00E346DA"/>
    <w:rsid w:val="00E35FBA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46C1"/>
    <w:rsid w:val="00E7490E"/>
    <w:rsid w:val="00E82086"/>
    <w:rsid w:val="00E870A1"/>
    <w:rsid w:val="00E90228"/>
    <w:rsid w:val="00E92740"/>
    <w:rsid w:val="00E93122"/>
    <w:rsid w:val="00EA603B"/>
    <w:rsid w:val="00EB1FD7"/>
    <w:rsid w:val="00EB78AE"/>
    <w:rsid w:val="00EC0187"/>
    <w:rsid w:val="00EC1191"/>
    <w:rsid w:val="00EC21A9"/>
    <w:rsid w:val="00EC3289"/>
    <w:rsid w:val="00EC536E"/>
    <w:rsid w:val="00EC6778"/>
    <w:rsid w:val="00EC6FC9"/>
    <w:rsid w:val="00ED09B4"/>
    <w:rsid w:val="00ED4571"/>
    <w:rsid w:val="00EE20C4"/>
    <w:rsid w:val="00EE322E"/>
    <w:rsid w:val="00EE4CDB"/>
    <w:rsid w:val="00EE4DAC"/>
    <w:rsid w:val="00EF0A78"/>
    <w:rsid w:val="00EF4637"/>
    <w:rsid w:val="00EF67CF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61D52"/>
    <w:rsid w:val="00F62D42"/>
    <w:rsid w:val="00F63164"/>
    <w:rsid w:val="00F66732"/>
    <w:rsid w:val="00F66DB7"/>
    <w:rsid w:val="00F76D6B"/>
    <w:rsid w:val="00F843C5"/>
    <w:rsid w:val="00F8671A"/>
    <w:rsid w:val="00F91EA7"/>
    <w:rsid w:val="00F970AD"/>
    <w:rsid w:val="00FA79DC"/>
    <w:rsid w:val="00FB32D3"/>
    <w:rsid w:val="00FC1657"/>
    <w:rsid w:val="00FC4442"/>
    <w:rsid w:val="00FC5EDA"/>
    <w:rsid w:val="00FC6D57"/>
    <w:rsid w:val="00FC74B0"/>
    <w:rsid w:val="00FC7A95"/>
    <w:rsid w:val="00FC7F68"/>
    <w:rsid w:val="00FD5A63"/>
    <w:rsid w:val="00FD6218"/>
    <w:rsid w:val="00FD655A"/>
    <w:rsid w:val="00FD7A85"/>
    <w:rsid w:val="00FE7221"/>
    <w:rsid w:val="00FF3DB3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semiHidden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semiHidden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rsid w:val="00164132"/>
    <w:rPr>
      <w:rFonts w:ascii="Arial" w:hAnsi="Arial" w:cs="Arial"/>
      <w:lang w:eastAsia="en-US"/>
    </w:rPr>
  </w:style>
  <w:style w:type="paragraph" w:customStyle="1" w:styleId="Default">
    <w:name w:val="Default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7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AB276-4720-466A-B1B8-BE6366A99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3</TotalTime>
  <Pages>1</Pages>
  <Words>2348</Words>
  <Characters>13387</Characters>
  <Application>Microsoft Office Word</Application>
  <DocSecurity>0</DocSecurity>
  <Lines>111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15704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Samsa</cp:lastModifiedBy>
  <cp:revision>9</cp:revision>
  <cp:lastPrinted>2021-09-22T12:10:00Z</cp:lastPrinted>
  <dcterms:created xsi:type="dcterms:W3CDTF">2021-09-23T09:01:00Z</dcterms:created>
  <dcterms:modified xsi:type="dcterms:W3CDTF">2021-09-23T09:07:00Z</dcterms:modified>
</cp:coreProperties>
</file>